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CFF58" w14:textId="77777777" w:rsidR="001645EC" w:rsidRDefault="001645EC" w:rsidP="001645EC">
      <w:pPr>
        <w:suppressAutoHyphens/>
        <w:spacing w:after="0" w:line="240" w:lineRule="auto"/>
        <w:jc w:val="center"/>
        <w:rPr>
          <w:rFonts w:ascii="Book Antiqua" w:eastAsia="Times New Roman" w:hAnsi="Book Antiqua" w:cs="Times New Roman"/>
          <w:lang w:eastAsia="zh-CN"/>
        </w:rPr>
      </w:pPr>
    </w:p>
    <w:p w14:paraId="48CCA7A3" w14:textId="77777777" w:rsidR="00564736" w:rsidRPr="00A36022" w:rsidRDefault="00564736" w:rsidP="00564736">
      <w:pPr>
        <w:shd w:val="clear" w:color="auto" w:fill="F79646"/>
        <w:suppressAutoHyphens/>
        <w:jc w:val="center"/>
        <w:rPr>
          <w:rFonts w:ascii="Book Antiqua" w:eastAsia="Times New Roman" w:hAnsi="Book Antiqua" w:cs="Times New Roman"/>
          <w:b/>
          <w:caps/>
          <w:lang w:eastAsia="zh-CN"/>
        </w:rPr>
      </w:pPr>
    </w:p>
    <w:p w14:paraId="6E47FBCB" w14:textId="77777777" w:rsidR="00564736" w:rsidRDefault="00564736" w:rsidP="00564736">
      <w:pPr>
        <w:shd w:val="clear" w:color="auto" w:fill="F79646"/>
        <w:suppressAutoHyphens/>
        <w:jc w:val="center"/>
        <w:rPr>
          <w:rFonts w:ascii="Book Antiqua" w:eastAsia="Times New Roman" w:hAnsi="Book Antiqua" w:cs="Times New Roman"/>
          <w:b/>
          <w:caps/>
          <w:lang w:eastAsia="zh-CN"/>
        </w:rPr>
      </w:pPr>
      <w:r>
        <w:rPr>
          <w:rFonts w:ascii="Book Antiqua" w:eastAsia="Times New Roman" w:hAnsi="Book Antiqua" w:cs="Times New Roman"/>
          <w:b/>
          <w:caps/>
          <w:lang w:eastAsia="zh-CN"/>
        </w:rPr>
        <w:t>Příloha</w:t>
      </w:r>
    </w:p>
    <w:p w14:paraId="5A9383F2" w14:textId="77777777" w:rsidR="00564736" w:rsidRPr="00CF259D" w:rsidRDefault="00564736" w:rsidP="00564736">
      <w:pPr>
        <w:shd w:val="clear" w:color="auto" w:fill="F79646"/>
        <w:suppressAutoHyphens/>
        <w:jc w:val="center"/>
        <w:rPr>
          <w:rFonts w:ascii="Book Antiqua" w:eastAsia="Times New Roman" w:hAnsi="Book Antiqua" w:cs="Times New Roman"/>
          <w:b/>
          <w:caps/>
          <w:lang w:eastAsia="zh-CN"/>
        </w:rPr>
      </w:pPr>
    </w:p>
    <w:p w14:paraId="6839B5A6" w14:textId="77777777" w:rsidR="00A1466F" w:rsidRPr="00564736" w:rsidRDefault="00A1466F" w:rsidP="00564736">
      <w:pPr>
        <w:suppressAutoHyphens/>
        <w:spacing w:after="0" w:line="240" w:lineRule="auto"/>
        <w:rPr>
          <w:rFonts w:ascii="Book Antiqua" w:eastAsia="Times New Roman" w:hAnsi="Book Antiqua" w:cs="Times New Roman"/>
          <w:lang w:eastAsia="zh-CN"/>
        </w:rPr>
      </w:pPr>
    </w:p>
    <w:p w14:paraId="08FAA03D" w14:textId="77777777" w:rsidR="001645EC" w:rsidRPr="00564736" w:rsidRDefault="00234A97" w:rsidP="001645EC">
      <w:pPr>
        <w:suppressAutoHyphens/>
        <w:spacing w:after="0" w:line="240" w:lineRule="auto"/>
        <w:jc w:val="center"/>
        <w:rPr>
          <w:rFonts w:ascii="Book Antiqua" w:eastAsia="Times New Roman" w:hAnsi="Book Antiqua" w:cs="Times New Roman"/>
          <w:lang w:eastAsia="zh-CN"/>
        </w:rPr>
      </w:pPr>
      <w:r>
        <w:rPr>
          <w:rFonts w:ascii="Book Antiqua" w:eastAsia="Times New Roman" w:hAnsi="Book Antiqua" w:cs="Times New Roman"/>
          <w:lang w:eastAsia="zh-CN"/>
        </w:rPr>
        <w:t>Smlouva o dílo</w:t>
      </w:r>
    </w:p>
    <w:p w14:paraId="11E1EC1A" w14:textId="593A3087" w:rsidR="001645EC" w:rsidRPr="00930E9F" w:rsidRDefault="00AB0547" w:rsidP="00AB0547">
      <w:pPr>
        <w:suppressAutoHyphens/>
        <w:spacing w:after="120" w:line="240" w:lineRule="auto"/>
        <w:jc w:val="center"/>
        <w:rPr>
          <w:rFonts w:ascii="Book Antiqua" w:hAnsi="Book Antiqua" w:cstheme="minorHAnsi"/>
          <w:b/>
          <w:bCs/>
          <w:noProof/>
          <w:lang w:eastAsia="cs-CZ"/>
        </w:rPr>
      </w:pPr>
      <w:r w:rsidRPr="00930E9F">
        <w:rPr>
          <w:rFonts w:ascii="Book Antiqua" w:hAnsi="Book Antiqua" w:cstheme="minorHAnsi"/>
          <w:b/>
          <w:bCs/>
          <w:noProof/>
          <w:lang w:eastAsia="cs-CZ"/>
        </w:rPr>
        <w:t>„</w:t>
      </w:r>
      <w:r w:rsidR="0056757B" w:rsidRPr="0056757B">
        <w:rPr>
          <w:rFonts w:ascii="Book Antiqua" w:hAnsi="Book Antiqua" w:cstheme="minorHAnsi"/>
          <w:b/>
          <w:bCs/>
          <w:noProof/>
          <w:lang w:eastAsia="cs-CZ"/>
        </w:rPr>
        <w:t>Okružní křižovatka Tyršova v Chrasti</w:t>
      </w:r>
      <w:r w:rsidRPr="00930E9F">
        <w:rPr>
          <w:rFonts w:ascii="Book Antiqua" w:hAnsi="Book Antiqua" w:cstheme="minorHAnsi"/>
          <w:b/>
          <w:bCs/>
          <w:noProof/>
          <w:lang w:eastAsia="cs-CZ"/>
        </w:rPr>
        <w:t>“</w:t>
      </w:r>
    </w:p>
    <w:p w14:paraId="232B4DCE" w14:textId="77777777" w:rsidR="00642C36" w:rsidRPr="00564736" w:rsidRDefault="00642C36" w:rsidP="00AB0547">
      <w:pPr>
        <w:suppressAutoHyphens/>
        <w:spacing w:after="120" w:line="240" w:lineRule="auto"/>
        <w:jc w:val="center"/>
        <w:rPr>
          <w:rFonts w:ascii="Book Antiqua" w:eastAsia="Times New Roman" w:hAnsi="Book Antiqua" w:cs="Times New Roman"/>
          <w:b/>
          <w:lang w:eastAsia="cs-CZ"/>
        </w:rPr>
      </w:pP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6"/>
        <w:gridCol w:w="1427"/>
        <w:gridCol w:w="5126"/>
      </w:tblGrid>
      <w:tr w:rsidR="007614B8" w:rsidRPr="00564736" w14:paraId="03AFAB65" w14:textId="77777777" w:rsidTr="00000EAD">
        <w:trPr>
          <w:trHeight w:val="147"/>
          <w:tblHeader/>
        </w:trPr>
        <w:tc>
          <w:tcPr>
            <w:tcW w:w="2496" w:type="dxa"/>
            <w:tcBorders>
              <w:top w:val="single" w:sz="4" w:space="0" w:color="auto"/>
              <w:left w:val="single" w:sz="4" w:space="0" w:color="auto"/>
              <w:bottom w:val="single" w:sz="4" w:space="0" w:color="auto"/>
              <w:right w:val="single" w:sz="4" w:space="0" w:color="auto"/>
            </w:tcBorders>
            <w:shd w:val="clear" w:color="auto" w:fill="E6E6E6"/>
            <w:vAlign w:val="center"/>
          </w:tcPr>
          <w:p w14:paraId="4F549FB1"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Název Pod-článku Smluvních podmínek</w:t>
            </w:r>
          </w:p>
        </w:tc>
        <w:tc>
          <w:tcPr>
            <w:tcW w:w="1427" w:type="dxa"/>
            <w:tcBorders>
              <w:top w:val="single" w:sz="4" w:space="0" w:color="auto"/>
              <w:left w:val="single" w:sz="4" w:space="0" w:color="auto"/>
              <w:bottom w:val="single" w:sz="4" w:space="0" w:color="auto"/>
              <w:right w:val="single" w:sz="4" w:space="0" w:color="auto"/>
            </w:tcBorders>
            <w:shd w:val="clear" w:color="auto" w:fill="E6E6E6"/>
            <w:vAlign w:val="center"/>
          </w:tcPr>
          <w:p w14:paraId="7C7F2A8E"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Číslo Pod-článku Smluvních podmínek</w:t>
            </w:r>
          </w:p>
        </w:tc>
        <w:tc>
          <w:tcPr>
            <w:tcW w:w="5126" w:type="dxa"/>
            <w:tcBorders>
              <w:top w:val="single" w:sz="4" w:space="0" w:color="auto"/>
              <w:left w:val="single" w:sz="4" w:space="0" w:color="auto"/>
              <w:bottom w:val="single" w:sz="4" w:space="0" w:color="auto"/>
              <w:right w:val="single" w:sz="4" w:space="0" w:color="auto"/>
            </w:tcBorders>
            <w:shd w:val="clear" w:color="auto" w:fill="E6E6E6"/>
            <w:vAlign w:val="center"/>
          </w:tcPr>
          <w:p w14:paraId="359080F3"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Informace</w:t>
            </w:r>
          </w:p>
        </w:tc>
      </w:tr>
      <w:tr w:rsidR="007614B8" w:rsidRPr="00564736" w14:paraId="75BF11F3" w14:textId="77777777" w:rsidTr="00000EAD">
        <w:trPr>
          <w:trHeight w:val="147"/>
        </w:trPr>
        <w:tc>
          <w:tcPr>
            <w:tcW w:w="2496" w:type="dxa"/>
            <w:vAlign w:val="center"/>
          </w:tcPr>
          <w:p w14:paraId="054EEF40" w14:textId="77777777" w:rsidR="007614B8"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Technické zadání</w:t>
            </w:r>
          </w:p>
        </w:tc>
        <w:tc>
          <w:tcPr>
            <w:tcW w:w="1427" w:type="dxa"/>
            <w:vAlign w:val="center"/>
          </w:tcPr>
          <w:p w14:paraId="403D2E83" w14:textId="77777777" w:rsidR="007614B8" w:rsidRPr="00564736" w:rsidRDefault="007614B8"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w:t>
            </w:r>
          </w:p>
        </w:tc>
        <w:tc>
          <w:tcPr>
            <w:tcW w:w="5126" w:type="dxa"/>
            <w:vAlign w:val="center"/>
          </w:tcPr>
          <w:p w14:paraId="062E1D47" w14:textId="77777777" w:rsidR="005C6C15" w:rsidRDefault="00272D7B" w:rsidP="00000EAD">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w:t>
            </w:r>
            <w:r w:rsidR="005C6C15">
              <w:rPr>
                <w:rFonts w:ascii="Book Antiqua" w:eastAsia="Times New Roman" w:hAnsi="Book Antiqua" w:cs="Times New Roman"/>
                <w:lang w:eastAsia="cs-CZ"/>
              </w:rPr>
              <w:t xml:space="preserve"> </w:t>
            </w:r>
            <w:r w:rsidRPr="00564736">
              <w:rPr>
                <w:rFonts w:ascii="Book Antiqua" w:eastAsia="Times New Roman" w:hAnsi="Book Antiqua" w:cs="Times New Roman"/>
                <w:lang w:eastAsia="cs-CZ"/>
              </w:rPr>
              <w:t>Technická specifikace</w:t>
            </w:r>
            <w:r w:rsidR="008F6D41" w:rsidRPr="00564736">
              <w:rPr>
                <w:rFonts w:ascii="Book Antiqua" w:eastAsia="Times New Roman" w:hAnsi="Book Antiqua" w:cs="Times New Roman"/>
                <w:lang w:eastAsia="cs-CZ"/>
              </w:rPr>
              <w:t xml:space="preserve"> </w:t>
            </w:r>
            <w:r w:rsidR="006F4D7F" w:rsidRPr="005C6C15">
              <w:rPr>
                <w:rFonts w:ascii="Book Antiqua" w:eastAsia="Times New Roman" w:hAnsi="Book Antiqua" w:cs="Times New Roman"/>
                <w:lang w:eastAsia="cs-CZ"/>
              </w:rPr>
              <w:t xml:space="preserve">je tvořena následujícími dokumenty: </w:t>
            </w:r>
          </w:p>
          <w:p w14:paraId="3225DD6C"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 xml:space="preserve">Příloha e) </w:t>
            </w:r>
            <w:r w:rsidR="006F4D7F" w:rsidRPr="005C6C15">
              <w:rPr>
                <w:rFonts w:ascii="Book Antiqua" w:eastAsia="Times New Roman" w:hAnsi="Book Antiqua" w:cs="Times New Roman"/>
                <w:lang w:eastAsia="cs-CZ"/>
              </w:rPr>
              <w:t>Technická specifikace</w:t>
            </w:r>
            <w:r w:rsidRPr="005C6C15">
              <w:rPr>
                <w:rFonts w:ascii="Book Antiqua" w:eastAsia="Times New Roman" w:hAnsi="Book Antiqua" w:cs="Times New Roman"/>
                <w:lang w:eastAsia="cs-CZ"/>
              </w:rPr>
              <w:t>;</w:t>
            </w:r>
            <w:r w:rsidR="00C52D7A" w:rsidRPr="005C6C15">
              <w:rPr>
                <w:rFonts w:ascii="Book Antiqua" w:eastAsia="Times New Roman" w:hAnsi="Book Antiqua" w:cs="Times New Roman"/>
                <w:lang w:eastAsia="cs-CZ"/>
              </w:rPr>
              <w:t xml:space="preserve"> </w:t>
            </w:r>
          </w:p>
          <w:p w14:paraId="71AC4DA6"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f) Výkresy</w:t>
            </w:r>
          </w:p>
          <w:p w14:paraId="7A2BDC34" w14:textId="77777777" w:rsidR="00313E94"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g) Formuláře</w:t>
            </w:r>
          </w:p>
          <w:p w14:paraId="7FAB9D50" w14:textId="77777777" w:rsidR="00272D7B" w:rsidRPr="005C6C15" w:rsidRDefault="00313E94" w:rsidP="00BB41CE">
            <w:pPr>
              <w:pStyle w:val="Odstavecseseznamem"/>
              <w:numPr>
                <w:ilvl w:val="0"/>
                <w:numId w:val="6"/>
              </w:numPr>
              <w:rPr>
                <w:rFonts w:ascii="Book Antiqua" w:eastAsia="Times New Roman" w:hAnsi="Book Antiqua" w:cs="Times New Roman"/>
                <w:lang w:eastAsia="cs-CZ"/>
              </w:rPr>
            </w:pPr>
            <w:r>
              <w:rPr>
                <w:rFonts w:ascii="Book Antiqua" w:eastAsia="Times New Roman" w:hAnsi="Book Antiqua" w:cs="Times New Roman"/>
                <w:lang w:eastAsia="cs-CZ"/>
              </w:rPr>
              <w:t>Příloha h) Předpis P1</w:t>
            </w:r>
            <w:r w:rsidR="006F4D7F" w:rsidRPr="005C6C15">
              <w:rPr>
                <w:rFonts w:ascii="Book Antiqua" w:eastAsia="Times New Roman" w:hAnsi="Book Antiqua" w:cs="Times New Roman"/>
                <w:lang w:eastAsia="cs-CZ"/>
              </w:rPr>
              <w:t xml:space="preserve"> </w:t>
            </w:r>
          </w:p>
        </w:tc>
      </w:tr>
      <w:tr w:rsidR="00370D7E" w:rsidRPr="00564736" w14:paraId="62E3BFDE" w14:textId="77777777" w:rsidTr="00000EAD">
        <w:trPr>
          <w:trHeight w:val="147"/>
        </w:trPr>
        <w:tc>
          <w:tcPr>
            <w:tcW w:w="2496" w:type="dxa"/>
            <w:vAlign w:val="center"/>
          </w:tcPr>
          <w:p w14:paraId="3E209C47"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Datum zahájení prací</w:t>
            </w:r>
          </w:p>
        </w:tc>
        <w:tc>
          <w:tcPr>
            <w:tcW w:w="1427" w:type="dxa"/>
            <w:vAlign w:val="center"/>
          </w:tcPr>
          <w:p w14:paraId="04181328"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1.1.7</w:t>
            </w:r>
          </w:p>
        </w:tc>
        <w:tc>
          <w:tcPr>
            <w:tcW w:w="5126" w:type="dxa"/>
            <w:vAlign w:val="center"/>
          </w:tcPr>
          <w:p w14:paraId="2AA3A453" w14:textId="77777777" w:rsidR="00370D7E" w:rsidRPr="0056757B" w:rsidRDefault="00000000" w:rsidP="00000EAD">
            <w:pPr>
              <w:spacing w:line="276" w:lineRule="auto"/>
              <w:rPr>
                <w:rFonts w:ascii="Book Antiqua" w:eastAsia="Times New Roman" w:hAnsi="Book Antiqua" w:cs="Times New Roman"/>
                <w:lang w:eastAsia="cs-CZ"/>
              </w:rPr>
            </w:pPr>
            <w:sdt>
              <w:sdtPr>
                <w:rPr>
                  <w:rFonts w:ascii="Book Antiqua" w:eastAsia="Times New Roman" w:hAnsi="Book Antiqua" w:cs="Times New Roman"/>
                  <w:lang w:eastAsia="cs-CZ"/>
                </w:rPr>
                <w:id w:val="-1884553623"/>
                <w:placeholder>
                  <w:docPart w:val="8E36937FC5844548928DE56D3BE4CDEB"/>
                </w:placeholder>
                <w:dropDownList>
                  <w:listItem w:displayText="(a)" w:value="(a)"/>
                  <w:listItem w:displayText="(b)" w:value="(b)"/>
                  <w:listItem w:displayText="(c)" w:value="(c)"/>
                </w:dropDownList>
              </w:sdtPr>
              <w:sdtContent>
                <w:r w:rsidR="00214F7A" w:rsidRPr="0056757B">
                  <w:rPr>
                    <w:rFonts w:ascii="Book Antiqua" w:eastAsia="Times New Roman" w:hAnsi="Book Antiqua" w:cs="Times New Roman"/>
                    <w:lang w:eastAsia="cs-CZ"/>
                  </w:rPr>
                  <w:t>(c)</w:t>
                </w:r>
              </w:sdtContent>
            </w:sdt>
          </w:p>
        </w:tc>
      </w:tr>
      <w:tr w:rsidR="00272D7B" w:rsidRPr="00564736" w14:paraId="30DB8ABB" w14:textId="77777777" w:rsidTr="00000EAD">
        <w:trPr>
          <w:trHeight w:val="147"/>
        </w:trPr>
        <w:tc>
          <w:tcPr>
            <w:tcW w:w="2496" w:type="dxa"/>
            <w:vAlign w:val="center"/>
          </w:tcPr>
          <w:p w14:paraId="56449EEF" w14:textId="77777777" w:rsidR="00272D7B" w:rsidRPr="00AF58D7" w:rsidRDefault="00272D7B" w:rsidP="00000EAD">
            <w:pPr>
              <w:pStyle w:val="Zkladntext"/>
              <w:spacing w:line="276" w:lineRule="auto"/>
              <w:jc w:val="left"/>
              <w:rPr>
                <w:rFonts w:ascii="Book Antiqua" w:eastAsia="Times New Roman" w:hAnsi="Book Antiqua"/>
                <w:sz w:val="22"/>
                <w:szCs w:val="22"/>
              </w:rPr>
            </w:pPr>
            <w:r w:rsidRPr="00AF58D7">
              <w:rPr>
                <w:rFonts w:ascii="Book Antiqua" w:eastAsia="Times New Roman" w:hAnsi="Book Antiqua"/>
                <w:sz w:val="22"/>
                <w:szCs w:val="22"/>
              </w:rPr>
              <w:t>Doba pro dokončení</w:t>
            </w:r>
          </w:p>
        </w:tc>
        <w:tc>
          <w:tcPr>
            <w:tcW w:w="1427" w:type="dxa"/>
            <w:vAlign w:val="center"/>
          </w:tcPr>
          <w:p w14:paraId="21921742" w14:textId="77777777" w:rsidR="00272D7B" w:rsidRPr="008478D4" w:rsidRDefault="00272D7B" w:rsidP="00000EAD">
            <w:pPr>
              <w:pStyle w:val="Zkladntext"/>
              <w:spacing w:line="276" w:lineRule="auto"/>
              <w:jc w:val="left"/>
              <w:rPr>
                <w:rFonts w:ascii="Book Antiqua" w:eastAsia="Times New Roman" w:hAnsi="Book Antiqua"/>
                <w:sz w:val="22"/>
                <w:szCs w:val="22"/>
              </w:rPr>
            </w:pPr>
            <w:r w:rsidRPr="008478D4">
              <w:rPr>
                <w:rFonts w:ascii="Book Antiqua" w:eastAsia="Times New Roman" w:hAnsi="Book Antiqua"/>
                <w:sz w:val="22"/>
                <w:szCs w:val="22"/>
              </w:rPr>
              <w:t>1.1.9</w:t>
            </w:r>
          </w:p>
        </w:tc>
        <w:tc>
          <w:tcPr>
            <w:tcW w:w="5126" w:type="dxa"/>
            <w:vAlign w:val="center"/>
          </w:tcPr>
          <w:p w14:paraId="7C93100C" w14:textId="22469B55" w:rsidR="00272D7B" w:rsidRPr="006C31B3" w:rsidRDefault="006E77B3" w:rsidP="00284E05">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 xml:space="preserve">3 měsíce po </w:t>
            </w:r>
            <w:r w:rsidR="009214B5">
              <w:rPr>
                <w:rFonts w:ascii="Book Antiqua" w:eastAsia="Times New Roman" w:hAnsi="Book Antiqua" w:cs="Times New Roman"/>
                <w:lang w:eastAsia="cs-CZ"/>
              </w:rPr>
              <w:t>uplynutí Doby po uvedení do provozu</w:t>
            </w:r>
          </w:p>
        </w:tc>
      </w:tr>
      <w:tr w:rsidR="00B43E81" w:rsidRPr="00564736" w14:paraId="136126B8" w14:textId="77777777" w:rsidTr="00000EAD">
        <w:trPr>
          <w:trHeight w:val="147"/>
        </w:trPr>
        <w:tc>
          <w:tcPr>
            <w:tcW w:w="2496" w:type="dxa"/>
            <w:vAlign w:val="center"/>
          </w:tcPr>
          <w:p w14:paraId="7165F0D6" w14:textId="77777777" w:rsidR="00B43E81" w:rsidRPr="00AF58D7" w:rsidRDefault="00EB2073" w:rsidP="00000EAD">
            <w:pPr>
              <w:pStyle w:val="Zkladntext"/>
              <w:spacing w:line="276" w:lineRule="auto"/>
              <w:jc w:val="left"/>
              <w:rPr>
                <w:rFonts w:ascii="Book Antiqua" w:eastAsia="Times New Roman" w:hAnsi="Book Antiqua"/>
                <w:sz w:val="22"/>
                <w:szCs w:val="22"/>
              </w:rPr>
            </w:pPr>
            <w:r w:rsidRPr="00EB2073">
              <w:rPr>
                <w:rFonts w:ascii="Book Antiqua" w:eastAsia="Times New Roman" w:hAnsi="Book Antiqua"/>
                <w:sz w:val="22"/>
                <w:szCs w:val="22"/>
              </w:rPr>
              <w:t>Doba pro uvedení do provozu</w:t>
            </w:r>
          </w:p>
        </w:tc>
        <w:tc>
          <w:tcPr>
            <w:tcW w:w="1427" w:type="dxa"/>
            <w:vAlign w:val="center"/>
          </w:tcPr>
          <w:p w14:paraId="6ED537D4" w14:textId="77777777" w:rsidR="00B43E81" w:rsidRPr="008478D4" w:rsidRDefault="00EB2073"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1.1.25</w:t>
            </w:r>
          </w:p>
        </w:tc>
        <w:tc>
          <w:tcPr>
            <w:tcW w:w="5126" w:type="dxa"/>
            <w:vAlign w:val="center"/>
          </w:tcPr>
          <w:p w14:paraId="04CBA40D" w14:textId="77777777" w:rsidR="00B43E81" w:rsidRDefault="00E74A9B" w:rsidP="00284E05">
            <w:pPr>
              <w:spacing w:line="276" w:lineRule="auto"/>
              <w:jc w:val="both"/>
              <w:rPr>
                <w:rFonts w:ascii="Book Antiqua" w:eastAsia="Times New Roman" w:hAnsi="Book Antiqua" w:cs="Times New Roman"/>
                <w:lang w:eastAsia="cs-CZ"/>
              </w:rPr>
            </w:pPr>
            <w:r w:rsidRPr="0023752D">
              <w:rPr>
                <w:rFonts w:ascii="Book Antiqua" w:eastAsia="Times New Roman" w:hAnsi="Book Antiqua" w:cs="Times New Roman"/>
                <w:highlight w:val="yellow"/>
                <w:lang w:eastAsia="cs-CZ"/>
              </w:rPr>
              <w:t>[</w:t>
            </w:r>
            <w:r w:rsidRPr="00305EF4">
              <w:rPr>
                <w:rFonts w:ascii="Book Antiqua" w:hAnsi="Book Antiqua"/>
                <w:highlight w:val="yellow"/>
              </w:rPr>
              <w:t>Bude doplněna hodnota, kterou účastník uvedl ve své nabídce v rámci kritéria hodnocení „</w:t>
            </w:r>
            <w:r w:rsidR="0023752D">
              <w:rPr>
                <w:rFonts w:ascii="Book Antiqua" w:hAnsi="Book Antiqua"/>
                <w:highlight w:val="yellow"/>
              </w:rPr>
              <w:t>D</w:t>
            </w:r>
            <w:r w:rsidRPr="009F30FD">
              <w:rPr>
                <w:rFonts w:ascii="Book Antiqua" w:hAnsi="Book Antiqua"/>
                <w:highlight w:val="yellow"/>
              </w:rPr>
              <w:t xml:space="preserve">oba pro uvedení </w:t>
            </w:r>
            <w:r w:rsidR="0023752D">
              <w:rPr>
                <w:rFonts w:ascii="Book Antiqua" w:hAnsi="Book Antiqua"/>
                <w:highlight w:val="yellow"/>
              </w:rPr>
              <w:t>do provozu</w:t>
            </w:r>
            <w:r w:rsidRPr="009F30FD">
              <w:rPr>
                <w:rFonts w:ascii="Book Antiqua" w:hAnsi="Book Antiqua"/>
                <w:highlight w:val="yellow"/>
              </w:rPr>
              <w:t>“</w:t>
            </w:r>
            <w:r w:rsidRPr="0023752D">
              <w:rPr>
                <w:rFonts w:ascii="Book Antiqua" w:eastAsia="Times New Roman" w:hAnsi="Book Antiqua" w:cs="Times New Roman"/>
                <w:highlight w:val="yellow"/>
                <w:lang w:eastAsia="cs-CZ"/>
              </w:rPr>
              <w:t>]</w:t>
            </w:r>
          </w:p>
        </w:tc>
      </w:tr>
      <w:tr w:rsidR="00B16266" w:rsidRPr="00564736" w14:paraId="7DA49B64" w14:textId="77777777" w:rsidTr="00000EAD">
        <w:trPr>
          <w:trHeight w:val="147"/>
        </w:trPr>
        <w:tc>
          <w:tcPr>
            <w:tcW w:w="2496" w:type="dxa"/>
            <w:vAlign w:val="center"/>
          </w:tcPr>
          <w:p w14:paraId="111729D4" w14:textId="77777777" w:rsidR="00B16266" w:rsidRPr="000E6212" w:rsidRDefault="004C0628" w:rsidP="00B16266">
            <w:pPr>
              <w:pStyle w:val="Zkladntext"/>
              <w:spacing w:line="276" w:lineRule="auto"/>
              <w:jc w:val="left"/>
              <w:rPr>
                <w:rFonts w:ascii="Book Antiqua" w:eastAsia="Times New Roman" w:hAnsi="Book Antiqua"/>
                <w:sz w:val="22"/>
                <w:szCs w:val="22"/>
              </w:rPr>
            </w:pPr>
            <w:r w:rsidRPr="004C0628">
              <w:rPr>
                <w:rFonts w:ascii="Book Antiqua" w:eastAsia="Times New Roman" w:hAnsi="Book Antiqua"/>
                <w:sz w:val="22"/>
                <w:szCs w:val="22"/>
              </w:rPr>
              <w:t>Doba pro splnění postupného závazného milníku</w:t>
            </w:r>
          </w:p>
        </w:tc>
        <w:tc>
          <w:tcPr>
            <w:tcW w:w="1427" w:type="dxa"/>
            <w:vAlign w:val="center"/>
          </w:tcPr>
          <w:p w14:paraId="40AC5A58" w14:textId="77777777" w:rsidR="00B16266" w:rsidRPr="000E6212" w:rsidRDefault="00B16266" w:rsidP="00B16266">
            <w:pPr>
              <w:pStyle w:val="Zkladntext"/>
              <w:spacing w:line="276" w:lineRule="auto"/>
              <w:jc w:val="left"/>
              <w:rPr>
                <w:rFonts w:ascii="Book Antiqua" w:eastAsia="Times New Roman" w:hAnsi="Book Antiqua"/>
                <w:sz w:val="22"/>
                <w:szCs w:val="22"/>
              </w:rPr>
            </w:pPr>
            <w:r w:rsidRPr="000E6212">
              <w:rPr>
                <w:rFonts w:ascii="Book Antiqua" w:eastAsia="Times New Roman" w:hAnsi="Book Antiqua"/>
                <w:sz w:val="22"/>
                <w:szCs w:val="22"/>
              </w:rPr>
              <w:t>1.1.2</w:t>
            </w:r>
            <w:r w:rsidR="00657035">
              <w:rPr>
                <w:rFonts w:ascii="Book Antiqua" w:eastAsia="Times New Roman" w:hAnsi="Book Antiqua"/>
                <w:sz w:val="22"/>
                <w:szCs w:val="22"/>
              </w:rPr>
              <w:t>9</w:t>
            </w:r>
          </w:p>
        </w:tc>
        <w:tc>
          <w:tcPr>
            <w:tcW w:w="5126" w:type="dxa"/>
            <w:vAlign w:val="center"/>
          </w:tcPr>
          <w:p w14:paraId="2F12C1E1" w14:textId="77777777" w:rsidR="00B16266" w:rsidRPr="00FF6C03" w:rsidRDefault="00316B59" w:rsidP="00B16266">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751B27" w:rsidRPr="00564736" w14:paraId="2E39D6FF" w14:textId="77777777" w:rsidTr="00000EAD">
        <w:trPr>
          <w:trHeight w:val="147"/>
        </w:trPr>
        <w:tc>
          <w:tcPr>
            <w:tcW w:w="2496" w:type="dxa"/>
            <w:vAlign w:val="center"/>
          </w:tcPr>
          <w:p w14:paraId="2EEA568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Sekce</w:t>
            </w:r>
          </w:p>
        </w:tc>
        <w:tc>
          <w:tcPr>
            <w:tcW w:w="1427" w:type="dxa"/>
            <w:vAlign w:val="center"/>
          </w:tcPr>
          <w:p w14:paraId="6F06FF3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w:t>
            </w:r>
            <w:r w:rsidR="008B191C">
              <w:rPr>
                <w:rFonts w:ascii="Book Antiqua" w:eastAsia="Times New Roman" w:hAnsi="Book Antiqua"/>
                <w:sz w:val="22"/>
                <w:szCs w:val="22"/>
              </w:rPr>
              <w:t>30</w:t>
            </w:r>
          </w:p>
        </w:tc>
        <w:tc>
          <w:tcPr>
            <w:tcW w:w="5126" w:type="dxa"/>
            <w:vAlign w:val="center"/>
          </w:tcPr>
          <w:p w14:paraId="7A79D052" w14:textId="77777777" w:rsidR="00751B27" w:rsidRPr="00BB191F" w:rsidRDefault="00751B27" w:rsidP="00751B27">
            <w:pPr>
              <w:spacing w:line="276" w:lineRule="auto"/>
              <w:jc w:val="both"/>
              <w:rPr>
                <w:rFonts w:ascii="Book Antiqua" w:eastAsia="Times New Roman" w:hAnsi="Book Antiqua" w:cs="Times New Roman"/>
                <w:lang w:eastAsia="cs-CZ"/>
              </w:rPr>
            </w:pPr>
            <w:r w:rsidRPr="00BB191F">
              <w:rPr>
                <w:rFonts w:ascii="Book Antiqua" w:eastAsia="Times New Roman" w:hAnsi="Book Antiqua" w:cs="Times New Roman"/>
                <w:lang w:eastAsia="cs-CZ"/>
              </w:rPr>
              <w:t>Nepoužije se</w:t>
            </w:r>
          </w:p>
        </w:tc>
      </w:tr>
      <w:tr w:rsidR="00751B27" w:rsidRPr="00564736" w14:paraId="6D544EEC" w14:textId="77777777" w:rsidTr="00000EAD">
        <w:trPr>
          <w:trHeight w:val="147"/>
        </w:trPr>
        <w:tc>
          <w:tcPr>
            <w:tcW w:w="2496" w:type="dxa"/>
            <w:vAlign w:val="center"/>
          </w:tcPr>
          <w:p w14:paraId="7BF9BC3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Záruční doba</w:t>
            </w:r>
          </w:p>
        </w:tc>
        <w:tc>
          <w:tcPr>
            <w:tcW w:w="1427" w:type="dxa"/>
            <w:vAlign w:val="center"/>
          </w:tcPr>
          <w:p w14:paraId="36B58F8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r w:rsidR="008B191C">
              <w:rPr>
                <w:rFonts w:ascii="Book Antiqua" w:eastAsia="Times New Roman" w:hAnsi="Book Antiqua"/>
                <w:sz w:val="22"/>
                <w:szCs w:val="22"/>
              </w:rPr>
              <w:t>3</w:t>
            </w:r>
          </w:p>
        </w:tc>
        <w:tc>
          <w:tcPr>
            <w:tcW w:w="5126" w:type="dxa"/>
            <w:vAlign w:val="center"/>
          </w:tcPr>
          <w:p w14:paraId="6E50CF7D"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stavební práce a ostatní dodávky</w:t>
            </w:r>
          </w:p>
          <w:p w14:paraId="2D34E240"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svislé dopravní značení</w:t>
            </w:r>
          </w:p>
          <w:p w14:paraId="60D88432" w14:textId="7470741B" w:rsidR="002B2C55" w:rsidRPr="00122000" w:rsidRDefault="0056757B" w:rsidP="00122000">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B6355" w:rsidRPr="00564736">
              <w:rPr>
                <w:rFonts w:ascii="Book Antiqua" w:eastAsia="Times New Roman" w:hAnsi="Book Antiqua" w:cs="Times New Roman"/>
                <w:lang w:eastAsia="cs-CZ"/>
              </w:rPr>
              <w:t xml:space="preserve"> měsíců na vodorovné dopravní značení</w:t>
            </w:r>
          </w:p>
        </w:tc>
      </w:tr>
      <w:tr w:rsidR="00751B27" w:rsidRPr="00564736" w14:paraId="587D99B6" w14:textId="77777777" w:rsidTr="00000EAD">
        <w:trPr>
          <w:trHeight w:val="147"/>
        </w:trPr>
        <w:tc>
          <w:tcPr>
            <w:tcW w:w="2496" w:type="dxa"/>
            <w:vAlign w:val="center"/>
          </w:tcPr>
          <w:p w14:paraId="5664AEF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Hierarchie smluvních dokumentů</w:t>
            </w:r>
          </w:p>
        </w:tc>
        <w:tc>
          <w:tcPr>
            <w:tcW w:w="1427" w:type="dxa"/>
            <w:vAlign w:val="center"/>
          </w:tcPr>
          <w:p w14:paraId="6F9A187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1.3</w:t>
            </w:r>
          </w:p>
        </w:tc>
        <w:tc>
          <w:tcPr>
            <w:tcW w:w="5126" w:type="dxa"/>
            <w:vAlign w:val="center"/>
          </w:tcPr>
          <w:p w14:paraId="05A99767"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Smlouva o dílo</w:t>
            </w:r>
          </w:p>
          <w:p w14:paraId="5621FBCB"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Příloha </w:t>
            </w:r>
          </w:p>
          <w:p w14:paraId="70C58F7B"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Zvláštní podmínky</w:t>
            </w:r>
          </w:p>
          <w:p w14:paraId="661E61BC"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Ob</w:t>
            </w:r>
            <w:r>
              <w:rPr>
                <w:rFonts w:ascii="Book Antiqua" w:eastAsia="Times New Roman" w:hAnsi="Book Antiqua" w:cs="Times New Roman"/>
                <w:lang w:eastAsia="cs-CZ"/>
              </w:rPr>
              <w:t>ecné</w:t>
            </w:r>
            <w:r w:rsidRPr="00564736">
              <w:rPr>
                <w:rFonts w:ascii="Book Antiqua" w:eastAsia="Times New Roman" w:hAnsi="Book Antiqua" w:cs="Times New Roman"/>
                <w:lang w:eastAsia="cs-CZ"/>
              </w:rPr>
              <w:t xml:space="preserve"> podmínky</w:t>
            </w:r>
          </w:p>
          <w:p w14:paraId="36985379"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Technická specifikace</w:t>
            </w:r>
          </w:p>
          <w:p w14:paraId="0CC70B32"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Výkresy</w:t>
            </w:r>
          </w:p>
          <w:p w14:paraId="4B054685" w14:textId="77777777" w:rsidR="00751B27"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Formuláře</w:t>
            </w:r>
          </w:p>
          <w:p w14:paraId="246F2F7D" w14:textId="77777777" w:rsidR="00AB7CFF" w:rsidRPr="00564736" w:rsidRDefault="00AB7CFF" w:rsidP="00BB41CE">
            <w:pPr>
              <w:pStyle w:val="Odstavecseseznamem"/>
              <w:numPr>
                <w:ilvl w:val="0"/>
                <w:numId w:val="2"/>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lastRenderedPageBreak/>
              <w:t>Předpis P1</w:t>
            </w:r>
          </w:p>
        </w:tc>
      </w:tr>
      <w:tr w:rsidR="00751B27" w:rsidRPr="00564736" w14:paraId="0FB9355E" w14:textId="77777777" w:rsidTr="00000EAD">
        <w:trPr>
          <w:trHeight w:val="147"/>
        </w:trPr>
        <w:tc>
          <w:tcPr>
            <w:tcW w:w="2496" w:type="dxa"/>
            <w:vAlign w:val="center"/>
          </w:tcPr>
          <w:p w14:paraId="657ECA0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Právo</w:t>
            </w:r>
          </w:p>
        </w:tc>
        <w:tc>
          <w:tcPr>
            <w:tcW w:w="1427" w:type="dxa"/>
            <w:vAlign w:val="center"/>
          </w:tcPr>
          <w:p w14:paraId="4C18A85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w:t>
            </w:r>
          </w:p>
        </w:tc>
        <w:tc>
          <w:tcPr>
            <w:tcW w:w="5126" w:type="dxa"/>
            <w:vAlign w:val="center"/>
          </w:tcPr>
          <w:p w14:paraId="68FEBD83"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w:t>
            </w:r>
            <w:r w:rsidRPr="00564736">
              <w:rPr>
                <w:rFonts w:ascii="Book Antiqua" w:eastAsia="Times New Roman" w:hAnsi="Book Antiqua" w:cs="Times New Roman"/>
                <w:lang w:eastAsia="cs-CZ"/>
              </w:rPr>
              <w:t>rávo České republiky</w:t>
            </w:r>
          </w:p>
        </w:tc>
      </w:tr>
      <w:tr w:rsidR="00751B27" w:rsidRPr="00564736" w14:paraId="62E16FE5" w14:textId="77777777" w:rsidTr="00000EAD">
        <w:trPr>
          <w:trHeight w:val="147"/>
        </w:trPr>
        <w:tc>
          <w:tcPr>
            <w:tcW w:w="2496" w:type="dxa"/>
            <w:vAlign w:val="center"/>
          </w:tcPr>
          <w:p w14:paraId="4F41046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Komunikace</w:t>
            </w:r>
          </w:p>
        </w:tc>
        <w:tc>
          <w:tcPr>
            <w:tcW w:w="1427" w:type="dxa"/>
            <w:vAlign w:val="center"/>
          </w:tcPr>
          <w:p w14:paraId="0C52D88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6149AF92"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Čeština</w:t>
            </w:r>
          </w:p>
        </w:tc>
      </w:tr>
      <w:tr w:rsidR="00751B27" w:rsidRPr="00564736" w14:paraId="067B3BCA" w14:textId="77777777" w:rsidTr="00000EAD">
        <w:trPr>
          <w:trHeight w:val="147"/>
        </w:trPr>
        <w:tc>
          <w:tcPr>
            <w:tcW w:w="2496" w:type="dxa"/>
            <w:vAlign w:val="center"/>
          </w:tcPr>
          <w:p w14:paraId="7D8E87B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Společné datové prostředí</w:t>
            </w:r>
          </w:p>
        </w:tc>
        <w:tc>
          <w:tcPr>
            <w:tcW w:w="1427" w:type="dxa"/>
            <w:vAlign w:val="center"/>
          </w:tcPr>
          <w:p w14:paraId="5FF899E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5F34C520" w14:textId="77777777" w:rsidR="00DD3057" w:rsidRPr="007B64E6" w:rsidRDefault="00751B27" w:rsidP="00751B27">
            <w:pPr>
              <w:spacing w:line="276" w:lineRule="auto"/>
              <w:jc w:val="both"/>
              <w:rPr>
                <w:rFonts w:ascii="Arial" w:hAnsi="Arial" w:cs="Arial"/>
                <w:sz w:val="26"/>
                <w:szCs w:val="26"/>
              </w:rPr>
            </w:pPr>
            <w:r w:rsidRPr="007369A8">
              <w:rPr>
                <w:rFonts w:ascii="Book Antiqua" w:eastAsia="Times New Roman" w:hAnsi="Book Antiqua" w:cs="Times New Roman"/>
                <w:highlight w:val="yellow"/>
                <w:lang w:eastAsia="cs-CZ"/>
              </w:rPr>
              <w:t xml:space="preserve">[Doplní účastník, podmínky jsou uvedeny v části II.3 </w:t>
            </w:r>
            <w:r>
              <w:rPr>
                <w:rFonts w:ascii="Book Antiqua" w:eastAsia="Times New Roman" w:hAnsi="Book Antiqua" w:cs="Times New Roman"/>
                <w:highlight w:val="yellow"/>
                <w:lang w:eastAsia="cs-CZ"/>
              </w:rPr>
              <w:t xml:space="preserve">Společné datové prostředí v </w:t>
            </w:r>
            <w:r w:rsidRPr="007369A8">
              <w:rPr>
                <w:rFonts w:ascii="Book Antiqua" w:eastAsia="Times New Roman" w:hAnsi="Book Antiqua" w:cs="Times New Roman"/>
                <w:highlight w:val="yellow"/>
                <w:lang w:eastAsia="cs-CZ"/>
              </w:rPr>
              <w:t>Technické specifikac</w:t>
            </w:r>
            <w:r>
              <w:rPr>
                <w:rFonts w:ascii="Book Antiqua" w:eastAsia="Times New Roman" w:hAnsi="Book Antiqua" w:cs="Times New Roman"/>
                <w:highlight w:val="yellow"/>
                <w:lang w:eastAsia="cs-CZ"/>
              </w:rPr>
              <w:t>i</w:t>
            </w:r>
            <w:r w:rsidRPr="007369A8">
              <w:rPr>
                <w:rFonts w:ascii="Arial" w:hAnsi="Arial" w:cs="Arial"/>
                <w:sz w:val="26"/>
                <w:szCs w:val="26"/>
                <w:highlight w:val="yellow"/>
              </w:rPr>
              <w:t>]</w:t>
            </w:r>
          </w:p>
        </w:tc>
      </w:tr>
      <w:tr w:rsidR="00751B27" w:rsidRPr="00564736" w14:paraId="06D16221" w14:textId="77777777" w:rsidTr="00000EAD">
        <w:trPr>
          <w:trHeight w:val="147"/>
        </w:trPr>
        <w:tc>
          <w:tcPr>
            <w:tcW w:w="2496" w:type="dxa"/>
            <w:vAlign w:val="center"/>
          </w:tcPr>
          <w:p w14:paraId="40B15BB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Poskytnutí staveniště</w:t>
            </w:r>
          </w:p>
        </w:tc>
        <w:tc>
          <w:tcPr>
            <w:tcW w:w="1427" w:type="dxa"/>
            <w:vAlign w:val="center"/>
          </w:tcPr>
          <w:p w14:paraId="6F18898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2.1</w:t>
            </w:r>
          </w:p>
        </w:tc>
        <w:tc>
          <w:tcPr>
            <w:tcW w:w="5126" w:type="dxa"/>
            <w:vAlign w:val="center"/>
          </w:tcPr>
          <w:p w14:paraId="1B618253"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O</w:t>
            </w:r>
            <w:r w:rsidRPr="00564736">
              <w:rPr>
                <w:rFonts w:ascii="Book Antiqua" w:eastAsia="Times New Roman" w:hAnsi="Book Antiqua" w:cs="Times New Roman"/>
                <w:lang w:eastAsia="cs-CZ"/>
              </w:rPr>
              <w:t>d Data zahájení prací</w:t>
            </w:r>
          </w:p>
        </w:tc>
      </w:tr>
      <w:tr w:rsidR="00751B27" w:rsidRPr="00564736" w14:paraId="18400048" w14:textId="77777777" w:rsidTr="00000EAD">
        <w:trPr>
          <w:trHeight w:val="147"/>
        </w:trPr>
        <w:tc>
          <w:tcPr>
            <w:tcW w:w="2496" w:type="dxa"/>
            <w:vAlign w:val="center"/>
          </w:tcPr>
          <w:p w14:paraId="29AE336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Pověřená osoba</w:t>
            </w:r>
          </w:p>
        </w:tc>
        <w:tc>
          <w:tcPr>
            <w:tcW w:w="1427" w:type="dxa"/>
            <w:vAlign w:val="center"/>
          </w:tcPr>
          <w:p w14:paraId="1AF6BEB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3.1</w:t>
            </w:r>
          </w:p>
        </w:tc>
        <w:tc>
          <w:tcPr>
            <w:tcW w:w="5126" w:type="dxa"/>
            <w:vAlign w:val="center"/>
          </w:tcPr>
          <w:p w14:paraId="06FFA3EA" w14:textId="5CCD64E1"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Ing. Jiří Synek, </w:t>
            </w:r>
            <w:r w:rsidR="006146DC">
              <w:rPr>
                <w:rFonts w:ascii="Book Antiqua" w:eastAsia="Times New Roman" w:hAnsi="Book Antiqua" w:cs="Times New Roman"/>
                <w:lang w:eastAsia="cs-CZ"/>
              </w:rPr>
              <w:t xml:space="preserve">náměstek </w:t>
            </w:r>
            <w:r w:rsidR="001C004C">
              <w:rPr>
                <w:rFonts w:ascii="Book Antiqua" w:eastAsia="Times New Roman" w:hAnsi="Book Antiqua" w:cs="Times New Roman"/>
                <w:lang w:eastAsia="cs-CZ"/>
              </w:rPr>
              <w:t>technicko-správního úseku</w:t>
            </w:r>
          </w:p>
        </w:tc>
      </w:tr>
      <w:tr w:rsidR="00751B27" w:rsidRPr="00564736" w14:paraId="20755A8D" w14:textId="77777777" w:rsidTr="00000EAD">
        <w:trPr>
          <w:trHeight w:val="147"/>
        </w:trPr>
        <w:tc>
          <w:tcPr>
            <w:tcW w:w="2496" w:type="dxa"/>
            <w:vAlign w:val="center"/>
          </w:tcPr>
          <w:p w14:paraId="6A578D7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Zástupce objednatele</w:t>
            </w:r>
          </w:p>
        </w:tc>
        <w:tc>
          <w:tcPr>
            <w:tcW w:w="1427" w:type="dxa"/>
            <w:vAlign w:val="center"/>
          </w:tcPr>
          <w:p w14:paraId="3BDA063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3.2</w:t>
            </w:r>
          </w:p>
        </w:tc>
        <w:tc>
          <w:tcPr>
            <w:tcW w:w="5126" w:type="dxa"/>
            <w:vAlign w:val="center"/>
          </w:tcPr>
          <w:p w14:paraId="362E1200"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Bude oznámen </w:t>
            </w:r>
            <w:r>
              <w:rPr>
                <w:rFonts w:ascii="Book Antiqua" w:eastAsia="Times New Roman" w:hAnsi="Book Antiqua" w:cs="Times New Roman"/>
                <w:lang w:eastAsia="cs-CZ"/>
              </w:rPr>
              <w:t>v souladu se Smlouvou</w:t>
            </w:r>
          </w:p>
        </w:tc>
      </w:tr>
      <w:tr w:rsidR="00751B27" w:rsidRPr="00564736" w14:paraId="33CE0079" w14:textId="77777777" w:rsidTr="00000EAD">
        <w:trPr>
          <w:trHeight w:val="147"/>
        </w:trPr>
        <w:tc>
          <w:tcPr>
            <w:tcW w:w="2496" w:type="dxa"/>
            <w:vAlign w:val="center"/>
          </w:tcPr>
          <w:p w14:paraId="511F90D0"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Zajištění splnění smlouvy</w:t>
            </w:r>
          </w:p>
        </w:tc>
        <w:tc>
          <w:tcPr>
            <w:tcW w:w="1427" w:type="dxa"/>
            <w:vAlign w:val="center"/>
          </w:tcPr>
          <w:p w14:paraId="4303613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4.4</w:t>
            </w:r>
          </w:p>
        </w:tc>
        <w:tc>
          <w:tcPr>
            <w:tcW w:w="5126" w:type="dxa"/>
            <w:vAlign w:val="center"/>
          </w:tcPr>
          <w:p w14:paraId="73B64DA7"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10 % z Přijaté smluvní částky (bez DPH), formou </w:t>
            </w:r>
            <w:r w:rsidRPr="004979C5">
              <w:rPr>
                <w:rFonts w:ascii="Book Antiqua" w:eastAsia="Times New Roman" w:hAnsi="Book Antiqua" w:cs="Times New Roman"/>
                <w:highlight w:val="yellow"/>
                <w:lang w:eastAsia="cs-CZ"/>
              </w:rPr>
              <w:t>bankovní</w:t>
            </w:r>
            <w:r w:rsidR="004979C5" w:rsidRPr="004979C5">
              <w:rPr>
                <w:rFonts w:ascii="Book Antiqua" w:eastAsia="Times New Roman" w:hAnsi="Book Antiqua" w:cs="Times New Roman"/>
                <w:highlight w:val="yellow"/>
                <w:lang w:eastAsia="cs-CZ"/>
              </w:rPr>
              <w:t>/pojistné</w:t>
            </w:r>
            <w:r w:rsidRPr="00564736">
              <w:rPr>
                <w:rFonts w:ascii="Book Antiqua" w:eastAsia="Times New Roman" w:hAnsi="Book Antiqua" w:cs="Times New Roman"/>
                <w:lang w:eastAsia="cs-CZ"/>
              </w:rPr>
              <w:t xml:space="preserve"> záruky v elektronické podobě</w:t>
            </w:r>
          </w:p>
        </w:tc>
      </w:tr>
      <w:tr w:rsidR="00751B27" w:rsidRPr="00564736" w14:paraId="59280360" w14:textId="77777777" w:rsidTr="00000EAD">
        <w:trPr>
          <w:trHeight w:val="147"/>
        </w:trPr>
        <w:tc>
          <w:tcPr>
            <w:tcW w:w="2496" w:type="dxa"/>
            <w:vAlign w:val="center"/>
          </w:tcPr>
          <w:p w14:paraId="00F4DEB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Záruka za odstranění vad</w:t>
            </w:r>
          </w:p>
        </w:tc>
        <w:tc>
          <w:tcPr>
            <w:tcW w:w="1427" w:type="dxa"/>
            <w:vAlign w:val="center"/>
          </w:tcPr>
          <w:p w14:paraId="4D1144F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4.6</w:t>
            </w:r>
          </w:p>
        </w:tc>
        <w:tc>
          <w:tcPr>
            <w:tcW w:w="5126" w:type="dxa"/>
            <w:vAlign w:val="center"/>
          </w:tcPr>
          <w:p w14:paraId="2A8F5E79"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5 % z Přijaté smluvní částky (bez DPH), formou </w:t>
            </w:r>
            <w:r w:rsidR="004979C5" w:rsidRPr="004979C5">
              <w:rPr>
                <w:rFonts w:ascii="Book Antiqua" w:eastAsia="Times New Roman" w:hAnsi="Book Antiqua" w:cs="Times New Roman"/>
                <w:highlight w:val="yellow"/>
                <w:lang w:eastAsia="cs-CZ"/>
              </w:rPr>
              <w:t>bankovní/pojistné</w:t>
            </w:r>
            <w:r w:rsidRPr="00564736">
              <w:rPr>
                <w:rFonts w:ascii="Book Antiqua" w:eastAsia="Times New Roman" w:hAnsi="Book Antiqua" w:cs="Times New Roman"/>
                <w:lang w:eastAsia="cs-CZ"/>
              </w:rPr>
              <w:t xml:space="preserve"> záruky v elektronické podobě</w:t>
            </w:r>
          </w:p>
        </w:tc>
      </w:tr>
      <w:tr w:rsidR="00751B27" w:rsidRPr="00564736" w14:paraId="4C1E4A4D" w14:textId="77777777" w:rsidTr="00000EAD">
        <w:trPr>
          <w:trHeight w:val="147"/>
        </w:trPr>
        <w:tc>
          <w:tcPr>
            <w:tcW w:w="2496" w:type="dxa"/>
            <w:vAlign w:val="center"/>
          </w:tcPr>
          <w:p w14:paraId="6F16554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Harmonogram</w:t>
            </w:r>
          </w:p>
        </w:tc>
        <w:tc>
          <w:tcPr>
            <w:tcW w:w="1427" w:type="dxa"/>
            <w:vAlign w:val="center"/>
          </w:tcPr>
          <w:p w14:paraId="46D2C270"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7.2</w:t>
            </w:r>
          </w:p>
        </w:tc>
        <w:tc>
          <w:tcPr>
            <w:tcW w:w="5126" w:type="dxa"/>
            <w:vAlign w:val="center"/>
          </w:tcPr>
          <w:p w14:paraId="1E7A1257"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Do 7 dnů od Data zahájení prací</w:t>
            </w:r>
          </w:p>
        </w:tc>
      </w:tr>
      <w:tr w:rsidR="00751B27" w:rsidRPr="00564736" w14:paraId="75C9F6C8" w14:textId="77777777" w:rsidTr="00000EAD">
        <w:trPr>
          <w:trHeight w:val="147"/>
        </w:trPr>
        <w:tc>
          <w:tcPr>
            <w:tcW w:w="2496" w:type="dxa"/>
            <w:vAlign w:val="center"/>
          </w:tcPr>
          <w:p w14:paraId="41155CB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Postupné závazné milníky</w:t>
            </w:r>
          </w:p>
        </w:tc>
        <w:tc>
          <w:tcPr>
            <w:tcW w:w="1427" w:type="dxa"/>
            <w:vAlign w:val="center"/>
          </w:tcPr>
          <w:p w14:paraId="6B93A6A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7.5</w:t>
            </w:r>
          </w:p>
        </w:tc>
        <w:tc>
          <w:tcPr>
            <w:tcW w:w="5126" w:type="dxa"/>
            <w:vAlign w:val="center"/>
          </w:tcPr>
          <w:p w14:paraId="1A6D7FBB" w14:textId="77777777" w:rsidR="00751B27" w:rsidRPr="000B3AAC" w:rsidRDefault="000B3AAC" w:rsidP="000B3AAC">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w:t>
            </w:r>
            <w:r w:rsidRPr="000B3AAC">
              <w:rPr>
                <w:rFonts w:ascii="Book Antiqua" w:eastAsia="Times New Roman" w:hAnsi="Book Antiqua" w:cs="Times New Roman"/>
                <w:lang w:eastAsia="cs-CZ"/>
              </w:rPr>
              <w:t>epoužije se</w:t>
            </w:r>
          </w:p>
        </w:tc>
      </w:tr>
      <w:tr w:rsidR="00751B27" w:rsidRPr="00564736" w14:paraId="1524753E" w14:textId="77777777" w:rsidTr="00000EAD">
        <w:trPr>
          <w:trHeight w:val="147"/>
        </w:trPr>
        <w:tc>
          <w:tcPr>
            <w:tcW w:w="2496" w:type="dxa"/>
            <w:vAlign w:val="center"/>
          </w:tcPr>
          <w:p w14:paraId="600D4C4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Oprávnění k variaci</w:t>
            </w:r>
          </w:p>
        </w:tc>
        <w:tc>
          <w:tcPr>
            <w:tcW w:w="1427" w:type="dxa"/>
            <w:vAlign w:val="center"/>
          </w:tcPr>
          <w:p w14:paraId="7934B9F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10.1</w:t>
            </w:r>
          </w:p>
        </w:tc>
        <w:tc>
          <w:tcPr>
            <w:tcW w:w="5126" w:type="dxa"/>
            <w:vAlign w:val="center"/>
          </w:tcPr>
          <w:p w14:paraId="76CF98C3"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Postup při Variacích je součástí této Přílohy</w:t>
            </w:r>
          </w:p>
        </w:tc>
      </w:tr>
      <w:tr w:rsidR="00565C32" w:rsidRPr="00564736" w14:paraId="31EB728C" w14:textId="77777777" w:rsidTr="00000EAD">
        <w:trPr>
          <w:trHeight w:val="147"/>
        </w:trPr>
        <w:tc>
          <w:tcPr>
            <w:tcW w:w="2496" w:type="dxa"/>
            <w:vAlign w:val="center"/>
          </w:tcPr>
          <w:p w14:paraId="32B27D80" w14:textId="77777777" w:rsidR="00565C32" w:rsidRPr="00564736" w:rsidRDefault="009428A4"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 xml:space="preserve">Předkládání </w:t>
            </w:r>
            <w:r w:rsidR="00F255B5">
              <w:rPr>
                <w:rFonts w:ascii="Book Antiqua" w:eastAsia="Times New Roman" w:hAnsi="Book Antiqua"/>
                <w:sz w:val="22"/>
                <w:szCs w:val="22"/>
              </w:rPr>
              <w:t>faktur</w:t>
            </w:r>
          </w:p>
        </w:tc>
        <w:tc>
          <w:tcPr>
            <w:tcW w:w="1427" w:type="dxa"/>
            <w:vAlign w:val="center"/>
          </w:tcPr>
          <w:p w14:paraId="04857743" w14:textId="77777777" w:rsidR="00565C32" w:rsidRPr="00564736" w:rsidRDefault="00F255B5"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w:t>
            </w:r>
          </w:p>
        </w:tc>
        <w:tc>
          <w:tcPr>
            <w:tcW w:w="5126" w:type="dxa"/>
            <w:vAlign w:val="center"/>
          </w:tcPr>
          <w:p w14:paraId="0F3CFE10" w14:textId="77777777" w:rsidR="00565C32" w:rsidRPr="00564736" w:rsidRDefault="007667A5" w:rsidP="00F255B5">
            <w:pPr>
              <w:spacing w:line="276" w:lineRule="auto"/>
              <w:jc w:val="both"/>
              <w:rPr>
                <w:rFonts w:ascii="Book Antiqua" w:eastAsia="Times New Roman" w:hAnsi="Book Antiqua" w:cs="Times New Roman"/>
                <w:lang w:eastAsia="cs-CZ"/>
              </w:rPr>
            </w:pPr>
            <w:r w:rsidRPr="00F255B5">
              <w:rPr>
                <w:rFonts w:ascii="Book Antiqua" w:eastAsia="Times New Roman" w:hAnsi="Book Antiqua" w:cs="Times New Roman"/>
                <w:lang w:eastAsia="cs-CZ"/>
              </w:rPr>
              <w:t>Veškeré faktury budou zasílány pouze na e-mail uvedený ve Smlouvě.</w:t>
            </w:r>
            <w:r>
              <w:rPr>
                <w:rFonts w:ascii="Book Antiqua" w:eastAsia="Times New Roman" w:hAnsi="Book Antiqua" w:cs="Times New Roman"/>
                <w:lang w:eastAsia="cs-CZ"/>
              </w:rPr>
              <w:t xml:space="preserve"> Nad rámec zákonných požadavků musí každá faktura obsahovat číslo Smlouvy, ev. č. Objednatele ze Smlouvy a informaci, zda se jedná o dílčí nebo závěrečnou fakturu.</w:t>
            </w:r>
          </w:p>
        </w:tc>
      </w:tr>
      <w:tr w:rsidR="00751B27" w:rsidRPr="00564736" w14:paraId="7774D401" w14:textId="77777777" w:rsidTr="00000EAD">
        <w:trPr>
          <w:trHeight w:val="147"/>
        </w:trPr>
        <w:tc>
          <w:tcPr>
            <w:tcW w:w="2496" w:type="dxa"/>
            <w:vAlign w:val="center"/>
          </w:tcPr>
          <w:p w14:paraId="30962A5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Průběžné platby</w:t>
            </w:r>
          </w:p>
        </w:tc>
        <w:tc>
          <w:tcPr>
            <w:tcW w:w="1427" w:type="dxa"/>
            <w:vAlign w:val="center"/>
          </w:tcPr>
          <w:p w14:paraId="0BE24DE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p>
        </w:tc>
        <w:tc>
          <w:tcPr>
            <w:tcW w:w="5126" w:type="dxa"/>
            <w:vAlign w:val="center"/>
          </w:tcPr>
          <w:p w14:paraId="03D26C29"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Zadržení částky z Průběžné platby při porušení povinnosti je pro jednotlivé případy ve výši:</w:t>
            </w:r>
          </w:p>
          <w:p w14:paraId="3A8C15F2"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 10 % z Průběžné platby</w:t>
            </w:r>
          </w:p>
          <w:p w14:paraId="2B32AF78"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b) 10 % z Průběžné platby</w:t>
            </w:r>
          </w:p>
          <w:p w14:paraId="52825E2B"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c) 10 % z Průběžné platby</w:t>
            </w:r>
          </w:p>
          <w:p w14:paraId="6E636DB6"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Maximální celková výše zadržených plateb nepřesáhne výši 20 % Přijaté smluvní částky</w:t>
            </w:r>
          </w:p>
        </w:tc>
      </w:tr>
      <w:tr w:rsidR="00751B27" w:rsidRPr="00564736" w14:paraId="753FFFD0" w14:textId="77777777" w:rsidTr="00000EAD">
        <w:trPr>
          <w:trHeight w:val="147"/>
        </w:trPr>
        <w:tc>
          <w:tcPr>
            <w:tcW w:w="2496" w:type="dxa"/>
            <w:vAlign w:val="center"/>
          </w:tcPr>
          <w:p w14:paraId="57F611F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Měna</w:t>
            </w:r>
          </w:p>
        </w:tc>
        <w:tc>
          <w:tcPr>
            <w:tcW w:w="1427" w:type="dxa"/>
            <w:vAlign w:val="center"/>
          </w:tcPr>
          <w:p w14:paraId="161CF8D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11.7</w:t>
            </w:r>
          </w:p>
        </w:tc>
        <w:tc>
          <w:tcPr>
            <w:tcW w:w="5126" w:type="dxa"/>
            <w:vAlign w:val="center"/>
          </w:tcPr>
          <w:p w14:paraId="70833974"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K</w:t>
            </w:r>
            <w:r w:rsidRPr="00564736">
              <w:rPr>
                <w:rFonts w:ascii="Book Antiqua" w:eastAsia="Times New Roman" w:hAnsi="Book Antiqua" w:cs="Times New Roman"/>
                <w:lang w:eastAsia="cs-CZ"/>
              </w:rPr>
              <w:t>oruna česká</w:t>
            </w:r>
          </w:p>
        </w:tc>
      </w:tr>
      <w:tr w:rsidR="00751B27" w:rsidRPr="00564736" w14:paraId="4A5655C5" w14:textId="77777777" w:rsidTr="00000EAD">
        <w:trPr>
          <w:trHeight w:val="147"/>
        </w:trPr>
        <w:tc>
          <w:tcPr>
            <w:tcW w:w="2496" w:type="dxa"/>
            <w:vAlign w:val="center"/>
          </w:tcPr>
          <w:p w14:paraId="3345C55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Zpožděná platba</w:t>
            </w:r>
          </w:p>
        </w:tc>
        <w:tc>
          <w:tcPr>
            <w:tcW w:w="1427" w:type="dxa"/>
            <w:vAlign w:val="center"/>
          </w:tcPr>
          <w:p w14:paraId="16AFD73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11.8</w:t>
            </w:r>
          </w:p>
        </w:tc>
        <w:tc>
          <w:tcPr>
            <w:tcW w:w="5126" w:type="dxa"/>
            <w:vAlign w:val="center"/>
          </w:tcPr>
          <w:p w14:paraId="72E15A69"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Úrok z prodlení ve výši 0,015 % z dlužné částky za každý den prodlení se zaplacením</w:t>
            </w:r>
          </w:p>
        </w:tc>
      </w:tr>
      <w:tr w:rsidR="00751B27" w:rsidRPr="00564736" w14:paraId="6C285345" w14:textId="77777777" w:rsidTr="00000EAD">
        <w:trPr>
          <w:trHeight w:val="147"/>
        </w:trPr>
        <w:tc>
          <w:tcPr>
            <w:tcW w:w="2496" w:type="dxa"/>
            <w:vAlign w:val="center"/>
          </w:tcPr>
          <w:p w14:paraId="6D25487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Povinnost zhotovitele zaplatit objednateli smluvní pokutu</w:t>
            </w:r>
          </w:p>
        </w:tc>
        <w:tc>
          <w:tcPr>
            <w:tcW w:w="1427" w:type="dxa"/>
            <w:vAlign w:val="center"/>
          </w:tcPr>
          <w:p w14:paraId="4A5B197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12.6</w:t>
            </w:r>
          </w:p>
        </w:tc>
        <w:tc>
          <w:tcPr>
            <w:tcW w:w="5126" w:type="dxa"/>
            <w:vAlign w:val="center"/>
          </w:tcPr>
          <w:p w14:paraId="78BCC363" w14:textId="77777777" w:rsidR="009C7A92" w:rsidRDefault="009C7A92" w:rsidP="009C7A92">
            <w:pPr>
              <w:spacing w:after="0"/>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Smluvní pokuta se pro jednotlivé případy stanovuje ve výši:  </w:t>
            </w:r>
          </w:p>
          <w:p w14:paraId="4C714F65" w14:textId="77777777" w:rsidR="009C7A92" w:rsidRPr="009C7A92" w:rsidRDefault="009C7A92" w:rsidP="009C7A92">
            <w:pPr>
              <w:spacing w:after="0"/>
              <w:jc w:val="both"/>
              <w:rPr>
                <w:rFonts w:ascii="Book Antiqua" w:eastAsia="Times New Roman" w:hAnsi="Book Antiqua" w:cs="Times New Roman"/>
                <w:lang w:eastAsia="cs-CZ"/>
              </w:rPr>
            </w:pPr>
          </w:p>
          <w:p w14:paraId="7CA0B70E"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w:t>
            </w:r>
            <w:r w:rsidRPr="009C7A92">
              <w:rPr>
                <w:rFonts w:ascii="Book Antiqua" w:eastAsia="Times New Roman" w:hAnsi="Book Antiqua" w:cs="Book Antiqua"/>
                <w:lang w:eastAsia="cs-CZ"/>
              </w:rPr>
              <w:t>č</w:t>
            </w:r>
            <w:r w:rsidRPr="009C7A92">
              <w:rPr>
                <w:rFonts w:ascii="Book Antiqua" w:eastAsia="Times New Roman" w:hAnsi="Book Antiqua" w:cs="Times New Roman"/>
                <w:lang w:eastAsia="cs-CZ"/>
              </w:rPr>
              <w:t xml:space="preserve"> za ka</w:t>
            </w:r>
            <w:r w:rsidRPr="009C7A92">
              <w:rPr>
                <w:rFonts w:ascii="Book Antiqua" w:eastAsia="Times New Roman" w:hAnsi="Book Antiqua" w:cs="Book Antiqua"/>
                <w:lang w:eastAsia="cs-CZ"/>
              </w:rPr>
              <w:t>ž</w:t>
            </w:r>
            <w:r w:rsidRPr="009C7A92">
              <w:rPr>
                <w:rFonts w:ascii="Book Antiqua" w:eastAsia="Times New Roman" w:hAnsi="Book Antiqua" w:cs="Times New Roman"/>
                <w:lang w:eastAsia="cs-CZ"/>
              </w:rPr>
              <w:t>d</w:t>
            </w:r>
            <w:r w:rsidRPr="009C7A92">
              <w:rPr>
                <w:rFonts w:ascii="Book Antiqua" w:eastAsia="Times New Roman" w:hAnsi="Book Antiqua" w:cs="Book Antiqua"/>
                <w:lang w:eastAsia="cs-CZ"/>
              </w:rPr>
              <w:t>ý </w:t>
            </w:r>
            <w:r w:rsidRPr="009C7A92">
              <w:rPr>
                <w:rFonts w:ascii="Book Antiqua" w:eastAsia="Times New Roman" w:hAnsi="Book Antiqua" w:cs="Times New Roman"/>
                <w:lang w:eastAsia="cs-CZ"/>
              </w:rPr>
              <w:t>jednotliv</w:t>
            </w:r>
            <w:r w:rsidRPr="009C7A92">
              <w:rPr>
                <w:rFonts w:ascii="Book Antiqua" w:eastAsia="Times New Roman" w:hAnsi="Book Antiqua" w:cs="Book Antiqua"/>
                <w:lang w:eastAsia="cs-CZ"/>
              </w:rPr>
              <w:t>ý </w:t>
            </w:r>
            <w:r w:rsidRPr="009C7A92">
              <w:rPr>
                <w:rFonts w:ascii="Book Antiqua" w:eastAsia="Times New Roman" w:hAnsi="Book Antiqua" w:cs="Times New Roman"/>
                <w:lang w:eastAsia="cs-CZ"/>
              </w:rPr>
              <w:t>p</w:t>
            </w:r>
            <w:r w:rsidRPr="009C7A92">
              <w:rPr>
                <w:rFonts w:ascii="Book Antiqua" w:eastAsia="Times New Roman" w:hAnsi="Book Antiqua" w:cs="Book Antiqua"/>
                <w:lang w:eastAsia="cs-CZ"/>
              </w:rPr>
              <w:t>ří</w:t>
            </w:r>
            <w:r w:rsidRPr="009C7A92">
              <w:rPr>
                <w:rFonts w:ascii="Book Antiqua" w:eastAsia="Times New Roman" w:hAnsi="Book Antiqua" w:cs="Times New Roman"/>
                <w:lang w:eastAsia="cs-CZ"/>
              </w:rPr>
              <w:t>pad poru</w:t>
            </w:r>
            <w:r w:rsidRPr="009C7A92">
              <w:rPr>
                <w:rFonts w:ascii="Book Antiqua" w:eastAsia="Times New Roman" w:hAnsi="Book Antiqua" w:cs="Book Antiqua"/>
                <w:lang w:eastAsia="cs-CZ"/>
              </w:rPr>
              <w:t>š</w:t>
            </w:r>
            <w:r w:rsidRPr="009C7A92">
              <w:rPr>
                <w:rFonts w:ascii="Book Antiqua" w:eastAsia="Times New Roman" w:hAnsi="Book Antiqua" w:cs="Times New Roman"/>
                <w:lang w:eastAsia="cs-CZ"/>
              </w:rPr>
              <w:t>en</w:t>
            </w:r>
            <w:r w:rsidRPr="009C7A92">
              <w:rPr>
                <w:rFonts w:ascii="Book Antiqua" w:eastAsia="Times New Roman" w:hAnsi="Book Antiqua" w:cs="Book Antiqua"/>
                <w:lang w:eastAsia="cs-CZ"/>
              </w:rPr>
              <w:t>í </w:t>
            </w:r>
            <w:r w:rsidRPr="009C7A92">
              <w:rPr>
                <w:rFonts w:ascii="Book Antiqua" w:eastAsia="Times New Roman" w:hAnsi="Book Antiqua" w:cs="Times New Roman"/>
                <w:lang w:eastAsia="cs-CZ"/>
              </w:rPr>
              <w:t> </w:t>
            </w:r>
          </w:p>
          <w:p w14:paraId="3C9B8B4C"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25 000 Kč za každý jednotlivý případ porušení  </w:t>
            </w:r>
          </w:p>
          <w:p w14:paraId="363BBC26"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25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2CADD9F8"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25 000 Kč za každý započatý den prodlení   </w:t>
            </w:r>
          </w:p>
          <w:p w14:paraId="248FC29B"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Nepoužije se </w:t>
            </w:r>
          </w:p>
          <w:p w14:paraId="3A298109"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10</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započatý den prodlení </w:t>
            </w:r>
          </w:p>
          <w:p w14:paraId="6548101B"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25 000 Kč za každý započatý den prodlení </w:t>
            </w:r>
          </w:p>
          <w:p w14:paraId="189ED3D9"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8</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2031DEDC"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20</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343F6C26"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0024B990"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1BEF6EEE"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4B7F5AFB" w14:textId="77777777" w:rsidR="009C7A92" w:rsidRPr="009C7A92" w:rsidRDefault="009C7A92" w:rsidP="009C7A92">
            <w:pPr>
              <w:numPr>
                <w:ilvl w:val="0"/>
                <w:numId w:val="23"/>
              </w:numPr>
              <w:tabs>
                <w:tab w:val="clear" w:pos="720"/>
              </w:tabs>
              <w:spacing w:after="0"/>
              <w:ind w:left="338" w:hanging="284"/>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15</w:t>
            </w:r>
            <w:r w:rsidRPr="009C7A92">
              <w:rPr>
                <w:rFonts w:ascii="Times New Roman" w:eastAsia="Times New Roman" w:hAnsi="Times New Roman" w:cs="Times New Roman"/>
                <w:lang w:eastAsia="cs-CZ"/>
              </w:rPr>
              <w:t> </w:t>
            </w:r>
            <w:r w:rsidRPr="009C7A92">
              <w:rPr>
                <w:rFonts w:ascii="Book Antiqua" w:eastAsia="Times New Roman" w:hAnsi="Book Antiqua" w:cs="Times New Roman"/>
                <w:lang w:eastAsia="cs-CZ"/>
              </w:rPr>
              <w:t>000 Kč za každý jednotlivý případ porušení </w:t>
            </w:r>
          </w:p>
          <w:p w14:paraId="6FD23216" w14:textId="77777777" w:rsidR="009C7A92" w:rsidRPr="009C7A92" w:rsidRDefault="009C7A92" w:rsidP="009C7A92">
            <w:pPr>
              <w:spacing w:after="0"/>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 </w:t>
            </w:r>
          </w:p>
          <w:p w14:paraId="23ED92E0" w14:textId="43B03D5F" w:rsidR="00751B27" w:rsidRPr="009C7A92" w:rsidRDefault="009C7A92" w:rsidP="009C7A92">
            <w:pPr>
              <w:spacing w:after="0"/>
              <w:jc w:val="both"/>
              <w:rPr>
                <w:rFonts w:ascii="Book Antiqua" w:eastAsia="Times New Roman" w:hAnsi="Book Antiqua" w:cs="Times New Roman"/>
                <w:lang w:eastAsia="cs-CZ"/>
              </w:rPr>
            </w:pPr>
            <w:r w:rsidRPr="009C7A92">
              <w:rPr>
                <w:rFonts w:ascii="Book Antiqua" w:eastAsia="Times New Roman" w:hAnsi="Book Antiqua" w:cs="Times New Roman"/>
                <w:lang w:eastAsia="cs-CZ"/>
              </w:rPr>
              <w:t>Maximální celková výše smluvních pokut uhrazených Zhotovitelem za porušení Smlouvy nepřesáhne výši 30 % Přijaté smluvní částky. </w:t>
            </w:r>
          </w:p>
        </w:tc>
      </w:tr>
      <w:tr w:rsidR="00751B27" w:rsidRPr="00564736" w14:paraId="528E7156" w14:textId="77777777" w:rsidTr="00000EAD">
        <w:trPr>
          <w:trHeight w:val="147"/>
        </w:trPr>
        <w:tc>
          <w:tcPr>
            <w:tcW w:w="2496" w:type="dxa"/>
            <w:vAlign w:val="center"/>
          </w:tcPr>
          <w:p w14:paraId="620F6B3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Pojištění all risk</w:t>
            </w:r>
          </w:p>
        </w:tc>
        <w:tc>
          <w:tcPr>
            <w:tcW w:w="1427" w:type="dxa"/>
            <w:vAlign w:val="center"/>
          </w:tcPr>
          <w:p w14:paraId="0491CFA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68D871B1" w14:textId="77777777" w:rsidR="00751B27" w:rsidRPr="00564736" w:rsidRDefault="00D820E0" w:rsidP="00751B27">
            <w:pPr>
              <w:spacing w:line="276" w:lineRule="auto"/>
              <w:rPr>
                <w:rFonts w:ascii="Book Antiqua" w:eastAsia="Times New Roman" w:hAnsi="Book Antiqua" w:cs="Times New Roman"/>
                <w:lang w:eastAsia="cs-CZ"/>
              </w:rPr>
            </w:pPr>
            <w:r w:rsidRPr="00D820E0">
              <w:rPr>
                <w:rFonts w:ascii="Book Antiqua" w:eastAsia="Times New Roman" w:hAnsi="Book Antiqua" w:cs="Times New Roman"/>
                <w:lang w:eastAsia="cs-CZ"/>
              </w:rPr>
              <w:t>Minimálně ve výši Přijaté smluvní částky (bez DPH)</w:t>
            </w:r>
          </w:p>
        </w:tc>
      </w:tr>
      <w:tr w:rsidR="00751B27" w:rsidRPr="00564736" w14:paraId="5E3401C0" w14:textId="77777777" w:rsidTr="00000EAD">
        <w:trPr>
          <w:trHeight w:val="147"/>
        </w:trPr>
        <w:tc>
          <w:tcPr>
            <w:tcW w:w="2496" w:type="dxa"/>
            <w:vAlign w:val="center"/>
          </w:tcPr>
          <w:p w14:paraId="3D9EC88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Rozsah stavebně montážního pojištění</w:t>
            </w:r>
          </w:p>
        </w:tc>
        <w:tc>
          <w:tcPr>
            <w:tcW w:w="1427" w:type="dxa"/>
            <w:vAlign w:val="center"/>
          </w:tcPr>
          <w:p w14:paraId="0F7EFC0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159708A9" w14:textId="77777777" w:rsidR="00751B27" w:rsidRPr="00564736" w:rsidRDefault="00751B27" w:rsidP="00751B27">
            <w:pPr>
              <w:spacing w:line="276" w:lineRule="auto"/>
              <w:rPr>
                <w:rFonts w:ascii="Book Antiqua" w:eastAsia="Times New Roman" w:hAnsi="Book Antiqua" w:cs="Times New Roman"/>
                <w:strike/>
                <w:lang w:eastAsia="cs-CZ"/>
              </w:rPr>
            </w:pPr>
            <w:r>
              <w:rPr>
                <w:rFonts w:ascii="Book Antiqua" w:eastAsia="Times New Roman" w:hAnsi="Book Antiqua" w:cs="Times New Roman"/>
                <w:lang w:eastAsia="cs-CZ"/>
              </w:rPr>
              <w:t>N</w:t>
            </w:r>
            <w:r w:rsidRPr="00564736">
              <w:rPr>
                <w:rFonts w:ascii="Book Antiqua" w:eastAsia="Times New Roman" w:hAnsi="Book Antiqua" w:cs="Times New Roman"/>
                <w:lang w:eastAsia="cs-CZ"/>
              </w:rPr>
              <w:t>epoužije se</w:t>
            </w:r>
          </w:p>
        </w:tc>
      </w:tr>
      <w:tr w:rsidR="00751B27" w:rsidRPr="00564736" w14:paraId="278A0CBF" w14:textId="77777777" w:rsidTr="00000EAD">
        <w:trPr>
          <w:trHeight w:val="147"/>
        </w:trPr>
        <w:tc>
          <w:tcPr>
            <w:tcW w:w="2496" w:type="dxa"/>
            <w:vAlign w:val="center"/>
          </w:tcPr>
          <w:p w14:paraId="0C34121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Řešení sporů</w:t>
            </w:r>
          </w:p>
        </w:tc>
        <w:tc>
          <w:tcPr>
            <w:tcW w:w="1427" w:type="dxa"/>
            <w:vAlign w:val="center"/>
          </w:tcPr>
          <w:p w14:paraId="44A6F96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54BB110D"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Použije se Varianta B: Rozhodování před obecným soudem</w:t>
            </w:r>
          </w:p>
        </w:tc>
      </w:tr>
    </w:tbl>
    <w:p w14:paraId="7617B9E0" w14:textId="77777777" w:rsidR="00EC0441" w:rsidRPr="00564736" w:rsidRDefault="00EC0441" w:rsidP="00EC0441">
      <w:pPr>
        <w:pStyle w:val="Odstavecseseznamem"/>
        <w:spacing w:after="120"/>
        <w:ind w:left="0"/>
        <w:jc w:val="center"/>
        <w:rPr>
          <w:rFonts w:ascii="Book Antiqua" w:hAnsi="Book Antiqua"/>
          <w:b/>
          <w:caps/>
          <w:sz w:val="32"/>
        </w:rPr>
      </w:pPr>
    </w:p>
    <w:p w14:paraId="0742B2F3" w14:textId="77777777" w:rsidR="0040714E" w:rsidRDefault="0040714E">
      <w:pPr>
        <w:rPr>
          <w:rFonts w:ascii="Book Antiqua" w:hAnsi="Book Antiqua"/>
          <w:b/>
          <w:caps/>
          <w:sz w:val="32"/>
        </w:rPr>
      </w:pPr>
      <w:r>
        <w:rPr>
          <w:rFonts w:ascii="Book Antiqua" w:hAnsi="Book Antiqua"/>
          <w:b/>
          <w:caps/>
          <w:sz w:val="32"/>
        </w:rPr>
        <w:br w:type="page"/>
      </w:r>
    </w:p>
    <w:p w14:paraId="24D7CF66" w14:textId="77777777" w:rsidR="00BE22EC" w:rsidRDefault="00BE22EC" w:rsidP="00BE22EC">
      <w:pPr>
        <w:pStyle w:val="Odstavecseseznamem"/>
        <w:spacing w:after="120"/>
        <w:ind w:left="0"/>
        <w:jc w:val="center"/>
        <w:rPr>
          <w:rFonts w:ascii="Book Antiqua" w:hAnsi="Book Antiqua"/>
          <w:b/>
          <w:caps/>
          <w:sz w:val="32"/>
        </w:rPr>
      </w:pPr>
      <w:r w:rsidRPr="008D1AD6">
        <w:rPr>
          <w:rFonts w:ascii="Book Antiqua" w:hAnsi="Book Antiqua"/>
          <w:b/>
          <w:caps/>
          <w:sz w:val="32"/>
        </w:rPr>
        <w:lastRenderedPageBreak/>
        <w:t xml:space="preserve">- POSTUP PŘI Variacích </w:t>
      </w:r>
      <w:r>
        <w:rPr>
          <w:rFonts w:ascii="Book Antiqua" w:hAnsi="Book Antiqua"/>
          <w:b/>
          <w:caps/>
          <w:sz w:val="32"/>
        </w:rPr>
        <w:t>–</w:t>
      </w:r>
    </w:p>
    <w:p w14:paraId="063C3B99" w14:textId="77777777" w:rsidR="00BE22EC" w:rsidRPr="008D1AD6" w:rsidRDefault="00BE22EC" w:rsidP="00BE22EC">
      <w:pPr>
        <w:pStyle w:val="Odstavecseseznamem"/>
        <w:spacing w:after="120"/>
        <w:ind w:left="0"/>
        <w:jc w:val="center"/>
        <w:rPr>
          <w:rFonts w:ascii="Book Antiqua" w:hAnsi="Book Antiqua"/>
          <w:b/>
          <w:caps/>
          <w:sz w:val="32"/>
        </w:rPr>
      </w:pPr>
    </w:p>
    <w:p w14:paraId="4FC71142"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Tento dokument, jako součást Přílohy, závazně doplňuje obecný postup Stran při Variacích, tj. změnách Díla nařízených nebo schválených jako Variace podle Článku 10 Smluvních podmínek. </w:t>
      </w:r>
    </w:p>
    <w:p w14:paraId="22EDDF0E"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Pro účely administrace se Variací rozumí Změna, tj. jakákoli nutná změna Díla sjednaného na základě původního zadávacího řízení veřejné zakázky. Pro vyloučení pochybností, Strany berou na vědomí, že Variací není měření skutečně provedeného množství plnění nebo Smluvní kompenzační nárok (Claim). </w:t>
      </w:r>
    </w:p>
    <w:p w14:paraId="1A92D9E8"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Administrace Variace může být zahájena zejména:</w:t>
      </w:r>
    </w:p>
    <w:p w14:paraId="0EBE4724" w14:textId="77777777" w:rsidR="00BE22EC" w:rsidRPr="00900137" w:rsidRDefault="00BE22EC" w:rsidP="00BE22EC">
      <w:pPr>
        <w:pStyle w:val="Odstavecseseznamem"/>
        <w:numPr>
          <w:ilvl w:val="0"/>
          <w:numId w:val="21"/>
        </w:numPr>
        <w:spacing w:after="60"/>
        <w:ind w:left="568" w:hanging="284"/>
        <w:contextualSpacing w:val="0"/>
        <w:jc w:val="both"/>
        <w:rPr>
          <w:rFonts w:ascii="Book Antiqua" w:eastAsia="Arial Unicode MS" w:hAnsi="Book Antiqua" w:cs="Calibri"/>
          <w:kern w:val="2"/>
          <w:lang w:eastAsia="ar-SA"/>
        </w:rPr>
      </w:pPr>
      <w:r w:rsidRPr="00900137">
        <w:rPr>
          <w:rFonts w:ascii="Book Antiqua" w:eastAsia="Arial Unicode MS" w:hAnsi="Book Antiqua" w:cs="Calibri"/>
          <w:kern w:val="2"/>
          <w:lang w:eastAsia="ar-SA"/>
        </w:rPr>
        <w:t>Vydáním pokynu Zástupce objednatele k provedení Variace Zhotoviteli;</w:t>
      </w:r>
    </w:p>
    <w:p w14:paraId="34BBE9D9" w14:textId="77777777" w:rsidR="00BE22EC" w:rsidRPr="008D1AD6" w:rsidRDefault="00BE22EC" w:rsidP="00BE22EC">
      <w:pPr>
        <w:pStyle w:val="Odstavecseseznamem"/>
        <w:numPr>
          <w:ilvl w:val="0"/>
          <w:numId w:val="21"/>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Vydáním požadavku Zástupce objednatele na předložení návrhu Variace s uvedením přiměřené lhůty, ve které má být návrh předložen;</w:t>
      </w:r>
    </w:p>
    <w:p w14:paraId="28070565" w14:textId="77777777" w:rsidR="00BE22EC" w:rsidRPr="008D1AD6" w:rsidRDefault="00BE22EC" w:rsidP="00BE22EC">
      <w:pPr>
        <w:pStyle w:val="Odstavecseseznamem"/>
        <w:numPr>
          <w:ilvl w:val="0"/>
          <w:numId w:val="21"/>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Oznámením Zhotovitele o jakýchkoliv okolnostech zastižených v rámci realizace Díla, u kterých má Zhotovitel za to, že mají být řešeny prostřednictvím Variace. V takovém případě Zhotovitel v rámci tohoto oznámení předloží návrh Variace. </w:t>
      </w:r>
    </w:p>
    <w:p w14:paraId="3066CC2F"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Kdykoliv Zhotovitel Zástupci objednatele předkládá návrh variace, takový návrh musí obsahovat:</w:t>
      </w:r>
    </w:p>
    <w:p w14:paraId="72B3EE67" w14:textId="77777777" w:rsidR="00BE22EC" w:rsidRPr="008D1AD6" w:rsidRDefault="00BE22EC" w:rsidP="00BE22EC">
      <w:pPr>
        <w:pStyle w:val="Odstavecseseznamem"/>
        <w:numPr>
          <w:ilvl w:val="0"/>
          <w:numId w:val="22"/>
        </w:numPr>
        <w:spacing w:after="60"/>
        <w:ind w:left="567" w:hanging="283"/>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popis navrhované práce, která má být vykonána a harmonogram jejího provedení,</w:t>
      </w:r>
    </w:p>
    <w:p w14:paraId="7BCDE29F" w14:textId="77777777" w:rsidR="00BE22EC" w:rsidRPr="008D1AD6" w:rsidRDefault="00BE22EC" w:rsidP="00BE22EC">
      <w:pPr>
        <w:pStyle w:val="Odstavecseseznamem"/>
        <w:numPr>
          <w:ilvl w:val="0"/>
          <w:numId w:val="22"/>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návrh Zhotovitele na jakékoli potřebné modifikace harmonogramu v souladu s Pod-článkem 7.2 Smluvních podmínek a Doby pro dokončení a</w:t>
      </w:r>
    </w:p>
    <w:p w14:paraId="247BDBAF" w14:textId="77777777" w:rsidR="00BE22EC" w:rsidRPr="008D1AD6" w:rsidRDefault="00BE22EC" w:rsidP="00BE22EC">
      <w:pPr>
        <w:pStyle w:val="Odstavecseseznamem"/>
        <w:numPr>
          <w:ilvl w:val="0"/>
          <w:numId w:val="22"/>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návrh Zhotovitele na ocenění Variace.</w:t>
      </w:r>
    </w:p>
    <w:p w14:paraId="3EA78E08" w14:textId="77777777" w:rsidR="00BE22EC" w:rsidRPr="00900137" w:rsidRDefault="00BE22EC" w:rsidP="00BE22EC">
      <w:pPr>
        <w:pStyle w:val="Odstavecseseznamem"/>
        <w:spacing w:after="120"/>
        <w:ind w:left="284"/>
        <w:contextualSpacing w:val="0"/>
        <w:jc w:val="both"/>
        <w:rPr>
          <w:rFonts w:ascii="Book Antiqua" w:eastAsia="Arial Unicode MS" w:hAnsi="Book Antiqua" w:cs="Calibri"/>
          <w:kern w:val="2"/>
          <w:lang w:eastAsia="ar-SA"/>
        </w:rPr>
      </w:pPr>
      <w:r w:rsidRPr="00900137">
        <w:rPr>
          <w:rFonts w:ascii="Book Antiqua" w:eastAsia="Arial Unicode MS" w:hAnsi="Book Antiqua" w:cs="Calibri"/>
          <w:kern w:val="2"/>
          <w:lang w:eastAsia="ar-SA"/>
        </w:rPr>
        <w:t xml:space="preserve">Spolu s tím Zhotovitel zajistí přípravu potřebné úpravy Výkresů. </w:t>
      </w:r>
    </w:p>
    <w:p w14:paraId="3D00B15B"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Zástupce objednatele vydá Zhotoviteli schválení provedení Variace bez zbytečného odkladů poté, co k návrhu Variace obdrží souhlasné stanovisko technického dozoru stavebníka a dozoru projektanta.</w:t>
      </w:r>
    </w:p>
    <w:p w14:paraId="5EA0D1D7"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Zhotovitel předloží Zástupci objednatele ve lhůtě stanovené (i) v pokynu k provedení Variace, nebo (ii) ve schválení provedení Variace, návrh Změnového listu včetně příloh a dalších dokladů nezbytných pro řádné zdůvodnění, popis, dokladování a ocenění Variace.</w:t>
      </w:r>
    </w:p>
    <w:p w14:paraId="5A9F0084"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Předložený návrh Změnového listu Zástupce objednatele se Zhotovitelem projedná a výsledky jednání zaznamená do Zápisu o projednání ocenění soupisu prací a ceny stavebního objektu/provozního souboru, kterého se Variace týká.</w:t>
      </w:r>
    </w:p>
    <w:p w14:paraId="20E3B8DF" w14:textId="77777777" w:rsidR="00BE22EC" w:rsidRPr="008D1AD6"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V případě, že Zástupce objednatele bude mít k návrhu Změnového listu připomínky, je Zhotovitel povinen tyto připomínky vypořádat ve lhůtě stanovené Zástupcem zhotovitele v oznámení o připomínkách k návrhu Změnového listu. </w:t>
      </w:r>
    </w:p>
    <w:p w14:paraId="5B381296" w14:textId="77777777" w:rsidR="00BE22EC" w:rsidRDefault="00BE22EC" w:rsidP="00BE22EC">
      <w:pPr>
        <w:pStyle w:val="Odstavecseseznamem"/>
        <w:numPr>
          <w:ilvl w:val="0"/>
          <w:numId w:val="20"/>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Do doby potvrzení (podpisu) Změnového listu nemohou být práce obsažené v tomto Změnovém listu zahrnuty do Vyúčtování (fakturace). Pokud Vyúčtování (fakturace) bude takové práce obsahovat, nebude Zástupce objednatele k Vyúčtování (fakturaci) přihlížet a Vyúčtování (fakturu) vrátí Zhotoviteli k přepracování.</w:t>
      </w:r>
    </w:p>
    <w:p w14:paraId="112DDA97" w14:textId="77777777" w:rsidR="00786DE1" w:rsidRDefault="00786DE1" w:rsidP="003050C7">
      <w:pPr>
        <w:spacing w:after="120"/>
        <w:jc w:val="both"/>
        <w:rPr>
          <w:rFonts w:ascii="Book Antiqua" w:eastAsia="Arial Unicode MS" w:hAnsi="Book Antiqua" w:cs="Calibri"/>
          <w:kern w:val="2"/>
          <w:lang w:eastAsia="ar-SA"/>
        </w:rPr>
      </w:pPr>
    </w:p>
    <w:p w14:paraId="27277B05" w14:textId="77777777" w:rsidR="00D53D8C" w:rsidRPr="00786DE1" w:rsidRDefault="00D53D8C" w:rsidP="003050C7">
      <w:pPr>
        <w:spacing w:after="120"/>
        <w:jc w:val="both"/>
        <w:rPr>
          <w:rFonts w:ascii="Book Antiqua" w:eastAsia="Arial Unicode MS" w:hAnsi="Book Antiqua" w:cs="Calibri"/>
          <w:kern w:val="2"/>
          <w:lang w:eastAsia="ar-SA"/>
        </w:rPr>
      </w:pPr>
    </w:p>
    <w:tbl>
      <w:tblPr>
        <w:tblStyle w:val="Mkatabulky"/>
        <w:tblW w:w="10863" w:type="dxa"/>
        <w:tblInd w:w="-917"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528"/>
        <w:gridCol w:w="500"/>
        <w:gridCol w:w="1615"/>
        <w:gridCol w:w="1372"/>
        <w:gridCol w:w="49"/>
        <w:gridCol w:w="1515"/>
        <w:gridCol w:w="945"/>
        <w:gridCol w:w="260"/>
        <w:gridCol w:w="2079"/>
      </w:tblGrid>
      <w:tr w:rsidR="009F71D2" w:rsidRPr="00564736" w14:paraId="18EC5120" w14:textId="77777777" w:rsidTr="0072014B">
        <w:trPr>
          <w:trHeight w:val="405"/>
        </w:trPr>
        <w:tc>
          <w:tcPr>
            <w:tcW w:w="10863" w:type="dxa"/>
            <w:gridSpan w:val="9"/>
            <w:tcBorders>
              <w:bottom w:val="single" w:sz="12" w:space="0" w:color="auto"/>
            </w:tcBorders>
            <w:vAlign w:val="center"/>
          </w:tcPr>
          <w:p w14:paraId="30A73015" w14:textId="77777777" w:rsidR="009F71D2" w:rsidRPr="001C004C" w:rsidRDefault="009F71D2" w:rsidP="00000EAD">
            <w:pPr>
              <w:jc w:val="center"/>
              <w:rPr>
                <w:rFonts w:ascii="Book Antiqua" w:hAnsi="Book Antiqua" w:cs="Arial"/>
                <w:b/>
                <w:sz w:val="32"/>
                <w:lang w:val="pl-PL"/>
              </w:rPr>
            </w:pPr>
            <w:r w:rsidRPr="00564736">
              <w:rPr>
                <w:rFonts w:ascii="Book Antiqua" w:hAnsi="Book Antiqua" w:cs="Arial"/>
                <w:b/>
                <w:sz w:val="28"/>
              </w:rPr>
              <w:lastRenderedPageBreak/>
              <w:t xml:space="preserve">Změnový list pro změny dle § 222 odst. </w:t>
            </w:r>
            <w:r w:rsidRPr="00564736">
              <w:rPr>
                <w:rFonts w:ascii="Book Antiqua" w:hAnsi="Book Antiqua" w:cs="Arial"/>
                <w:b/>
                <w:color w:val="00B050"/>
                <w:sz w:val="28"/>
              </w:rPr>
              <w:t>(4), (5), (6), (7)</w:t>
            </w:r>
            <w:r w:rsidRPr="00564736">
              <w:rPr>
                <w:rFonts w:ascii="Book Antiqua" w:hAnsi="Book Antiqua" w:cs="Arial"/>
                <w:b/>
                <w:sz w:val="28"/>
              </w:rPr>
              <w:t xml:space="preserve"> ZZVZ</w:t>
            </w:r>
          </w:p>
        </w:tc>
      </w:tr>
      <w:tr w:rsidR="009F71D2" w:rsidRPr="00564736" w14:paraId="08BFDF3B" w14:textId="77777777" w:rsidTr="0072014B">
        <w:trPr>
          <w:trHeight w:val="549"/>
        </w:trPr>
        <w:tc>
          <w:tcPr>
            <w:tcW w:w="6015" w:type="dxa"/>
            <w:gridSpan w:val="4"/>
            <w:tcBorders>
              <w:top w:val="single" w:sz="12" w:space="0" w:color="auto"/>
              <w:bottom w:val="nil"/>
              <w:right w:val="single" w:sz="12" w:space="0" w:color="auto"/>
            </w:tcBorders>
          </w:tcPr>
          <w:p w14:paraId="3CF0F4A5" w14:textId="77777777" w:rsidR="009F71D2" w:rsidRPr="00564736" w:rsidRDefault="009F71D2" w:rsidP="00055F81">
            <w:pPr>
              <w:rPr>
                <w:rFonts w:ascii="Book Antiqua" w:hAnsi="Book Antiqua"/>
                <w:sz w:val="20"/>
              </w:rPr>
            </w:pPr>
            <w:r w:rsidRPr="00564736">
              <w:rPr>
                <w:rFonts w:ascii="Book Antiqua" w:hAnsi="Book Antiqua"/>
                <w:sz w:val="20"/>
              </w:rPr>
              <w:t xml:space="preserve">Název a evidenční číslo stavby: </w:t>
            </w:r>
          </w:p>
        </w:tc>
        <w:tc>
          <w:tcPr>
            <w:tcW w:w="2769" w:type="dxa"/>
            <w:gridSpan w:val="4"/>
            <w:tcBorders>
              <w:top w:val="single" w:sz="12" w:space="0" w:color="auto"/>
              <w:left w:val="single" w:sz="12" w:space="0" w:color="auto"/>
              <w:bottom w:val="nil"/>
              <w:right w:val="single" w:sz="12" w:space="0" w:color="auto"/>
            </w:tcBorders>
            <w:vAlign w:val="center"/>
          </w:tcPr>
          <w:p w14:paraId="02E62461" w14:textId="77777777" w:rsidR="009F71D2" w:rsidRPr="00564736" w:rsidRDefault="009F71D2" w:rsidP="00000EAD">
            <w:pPr>
              <w:jc w:val="both"/>
              <w:rPr>
                <w:rFonts w:ascii="Book Antiqua" w:hAnsi="Book Antiqua"/>
              </w:rPr>
            </w:pPr>
            <w:r w:rsidRPr="00564736">
              <w:rPr>
                <w:rFonts w:ascii="Book Antiqua" w:hAnsi="Book Antiqua"/>
              </w:rPr>
              <w:t>Číslo SO/PS / číslo změny SO/PS:</w:t>
            </w:r>
          </w:p>
        </w:tc>
        <w:tc>
          <w:tcPr>
            <w:tcW w:w="2079" w:type="dxa"/>
            <w:tcBorders>
              <w:top w:val="single" w:sz="12" w:space="0" w:color="auto"/>
              <w:left w:val="single" w:sz="12" w:space="0" w:color="auto"/>
              <w:bottom w:val="nil"/>
            </w:tcBorders>
          </w:tcPr>
          <w:p w14:paraId="520E46D3" w14:textId="77777777" w:rsidR="009F71D2" w:rsidRPr="00564736" w:rsidRDefault="009F71D2" w:rsidP="00000EAD">
            <w:pPr>
              <w:jc w:val="center"/>
              <w:rPr>
                <w:rFonts w:ascii="Book Antiqua" w:hAnsi="Book Antiqua"/>
              </w:rPr>
            </w:pPr>
            <w:r w:rsidRPr="00564736">
              <w:rPr>
                <w:rFonts w:ascii="Book Antiqua" w:hAnsi="Book Antiqua"/>
              </w:rPr>
              <w:t>Číslo ZBV:</w:t>
            </w:r>
          </w:p>
        </w:tc>
      </w:tr>
      <w:tr w:rsidR="009F71D2" w:rsidRPr="00564736" w14:paraId="100FCC03" w14:textId="77777777" w:rsidTr="0072014B">
        <w:trPr>
          <w:trHeight w:val="549"/>
        </w:trPr>
        <w:tc>
          <w:tcPr>
            <w:tcW w:w="6015" w:type="dxa"/>
            <w:gridSpan w:val="4"/>
            <w:tcBorders>
              <w:top w:val="nil"/>
              <w:bottom w:val="single" w:sz="12" w:space="0" w:color="auto"/>
              <w:right w:val="single" w:sz="12" w:space="0" w:color="auto"/>
            </w:tcBorders>
          </w:tcPr>
          <w:p w14:paraId="43E384FE" w14:textId="77777777" w:rsidR="009F71D2" w:rsidRPr="00564736" w:rsidRDefault="009F71D2" w:rsidP="00000EAD">
            <w:pPr>
              <w:rPr>
                <w:rFonts w:ascii="Book Antiqua" w:hAnsi="Book Antiqua"/>
                <w:sz w:val="20"/>
              </w:rPr>
            </w:pPr>
            <w:r w:rsidRPr="00564736">
              <w:rPr>
                <w:rFonts w:ascii="Book Antiqua" w:hAnsi="Book Antiqua"/>
                <w:sz w:val="20"/>
              </w:rPr>
              <w:t xml:space="preserve">Název stavebního objektu/provozního souboru (SO/PS): </w:t>
            </w:r>
            <w:r w:rsidRPr="001C004C">
              <w:rPr>
                <w:rFonts w:ascii="Book Antiqua" w:hAnsi="Book Antiqua"/>
                <w:color w:val="00B050"/>
              </w:rPr>
              <w:t>[</w:t>
            </w:r>
            <w:r w:rsidRPr="00564736">
              <w:rPr>
                <w:rFonts w:ascii="Book Antiqua" w:hAnsi="Book Antiqua"/>
                <w:color w:val="00B050"/>
              </w:rPr>
              <w:t>doplnit]</w:t>
            </w:r>
          </w:p>
          <w:p w14:paraId="0A71E4B6" w14:textId="77777777" w:rsidR="009F71D2" w:rsidRPr="00564736" w:rsidRDefault="00315933" w:rsidP="00000EAD">
            <w:pPr>
              <w:rPr>
                <w:rFonts w:ascii="Book Antiqua" w:hAnsi="Book Antiqua"/>
                <w:sz w:val="20"/>
              </w:rPr>
            </w:pPr>
            <w:r>
              <w:rPr>
                <w:rFonts w:ascii="Book Antiqua" w:hAnsi="Book Antiqua"/>
                <w:sz w:val="20"/>
              </w:rPr>
              <w:t xml:space="preserve"> </w:t>
            </w:r>
          </w:p>
        </w:tc>
        <w:tc>
          <w:tcPr>
            <w:tcW w:w="2769" w:type="dxa"/>
            <w:gridSpan w:val="4"/>
            <w:tcBorders>
              <w:top w:val="nil"/>
              <w:left w:val="single" w:sz="12" w:space="0" w:color="auto"/>
              <w:bottom w:val="single" w:sz="12" w:space="0" w:color="auto"/>
              <w:right w:val="single" w:sz="12" w:space="0" w:color="auto"/>
            </w:tcBorders>
            <w:vAlign w:val="center"/>
          </w:tcPr>
          <w:p w14:paraId="4E5FC4D3" w14:textId="77777777" w:rsidR="009F71D2" w:rsidRPr="00564736" w:rsidRDefault="009F71D2" w:rsidP="00000EAD">
            <w:pPr>
              <w:jc w:val="center"/>
              <w:rPr>
                <w:rFonts w:ascii="Book Antiqua" w:hAnsi="Book Antiqua"/>
              </w:rPr>
            </w:pPr>
            <w:r w:rsidRPr="00564736">
              <w:rPr>
                <w:rFonts w:ascii="Book Antiqua" w:hAnsi="Book Antiqua"/>
              </w:rPr>
              <w:t>…/…</w:t>
            </w:r>
          </w:p>
        </w:tc>
        <w:tc>
          <w:tcPr>
            <w:tcW w:w="2079" w:type="dxa"/>
            <w:tcBorders>
              <w:top w:val="nil"/>
              <w:left w:val="single" w:sz="12" w:space="0" w:color="auto"/>
              <w:bottom w:val="single" w:sz="12" w:space="0" w:color="auto"/>
            </w:tcBorders>
            <w:vAlign w:val="center"/>
          </w:tcPr>
          <w:p w14:paraId="4B0EC105" w14:textId="77777777" w:rsidR="009F71D2" w:rsidRPr="00564736" w:rsidRDefault="009F71D2" w:rsidP="00000EAD">
            <w:pPr>
              <w:jc w:val="center"/>
              <w:rPr>
                <w:rFonts w:ascii="Book Antiqua" w:hAnsi="Book Antiqua"/>
              </w:rPr>
            </w:pPr>
            <w:r w:rsidRPr="00564736">
              <w:rPr>
                <w:rFonts w:ascii="Book Antiqua" w:hAnsi="Book Antiqua"/>
              </w:rPr>
              <w:t>…</w:t>
            </w:r>
          </w:p>
        </w:tc>
      </w:tr>
      <w:tr w:rsidR="009F71D2" w:rsidRPr="00564736" w14:paraId="59B5CA04" w14:textId="77777777" w:rsidTr="0072014B">
        <w:tc>
          <w:tcPr>
            <w:tcW w:w="10863" w:type="dxa"/>
            <w:gridSpan w:val="9"/>
            <w:tcBorders>
              <w:top w:val="single" w:sz="12" w:space="0" w:color="auto"/>
              <w:bottom w:val="nil"/>
            </w:tcBorders>
          </w:tcPr>
          <w:p w14:paraId="491257D8" w14:textId="77777777" w:rsidR="009F71D2" w:rsidRPr="001C004C" w:rsidRDefault="009F71D2" w:rsidP="00000EAD">
            <w:pPr>
              <w:rPr>
                <w:rFonts w:ascii="Book Antiqua" w:hAnsi="Book Antiqua"/>
                <w:sz w:val="20"/>
              </w:rPr>
            </w:pPr>
            <w:r w:rsidRPr="00564736">
              <w:rPr>
                <w:rFonts w:ascii="Book Antiqua" w:hAnsi="Book Antiqua"/>
                <w:sz w:val="20"/>
              </w:rPr>
              <w:t xml:space="preserve">Strany smlouvy o dílo na realizaci výše uvedené Stavby uzavřené dne </w:t>
            </w:r>
            <w:r w:rsidRPr="001C004C">
              <w:rPr>
                <w:rFonts w:ascii="Book Antiqua" w:hAnsi="Book Antiqua"/>
                <w:color w:val="00B050"/>
                <w:sz w:val="20"/>
              </w:rPr>
              <w:t>[</w:t>
            </w:r>
            <w:r w:rsidRPr="00564736">
              <w:rPr>
                <w:rFonts w:ascii="Book Antiqua" w:hAnsi="Book Antiqua"/>
                <w:color w:val="00B050"/>
                <w:sz w:val="20"/>
              </w:rPr>
              <w:t>doplnit datum uzavření smlouvy o dílo</w:t>
            </w:r>
            <w:r w:rsidRPr="001C004C">
              <w:rPr>
                <w:rFonts w:ascii="Book Antiqua" w:hAnsi="Book Antiqua"/>
                <w:color w:val="00B050"/>
                <w:sz w:val="20"/>
              </w:rPr>
              <w:t>]</w:t>
            </w:r>
            <w:r w:rsidRPr="001C004C">
              <w:rPr>
                <w:rFonts w:ascii="Book Antiqua" w:hAnsi="Book Antiqua"/>
                <w:sz w:val="20"/>
              </w:rPr>
              <w:t>:</w:t>
            </w:r>
          </w:p>
          <w:p w14:paraId="5FC0E19E" w14:textId="77777777" w:rsidR="009F71D2" w:rsidRPr="00564736" w:rsidRDefault="009F71D2" w:rsidP="00000EAD">
            <w:pPr>
              <w:rPr>
                <w:rFonts w:ascii="Book Antiqua" w:hAnsi="Book Antiqua"/>
                <w:sz w:val="20"/>
              </w:rPr>
            </w:pPr>
            <w:r w:rsidRPr="00564736">
              <w:rPr>
                <w:rFonts w:ascii="Book Antiqua" w:hAnsi="Book Antiqua"/>
                <w:sz w:val="20"/>
              </w:rPr>
              <w:t>Objednatel: Správa a údržba silnic Pardubického kraje se sídlem Doubravice 98, 533 53 Pardubice</w:t>
            </w:r>
          </w:p>
          <w:p w14:paraId="059C56AC"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Zhotovitel: </w:t>
            </w:r>
            <w:r w:rsidRPr="00564736">
              <w:rPr>
                <w:rFonts w:ascii="Book Antiqua" w:hAnsi="Book Antiqua"/>
                <w:color w:val="00B050"/>
                <w:sz w:val="20"/>
              </w:rPr>
              <w:t>[doplnit]</w:t>
            </w:r>
          </w:p>
        </w:tc>
      </w:tr>
      <w:tr w:rsidR="009F71D2" w:rsidRPr="00564736" w14:paraId="77210F5A" w14:textId="77777777" w:rsidTr="0072014B">
        <w:tc>
          <w:tcPr>
            <w:tcW w:w="10863" w:type="dxa"/>
            <w:gridSpan w:val="9"/>
            <w:tcBorders>
              <w:top w:val="nil"/>
              <w:bottom w:val="nil"/>
            </w:tcBorders>
          </w:tcPr>
          <w:tbl>
            <w:tblPr>
              <w:tblStyle w:val="Mkatabulky"/>
              <w:tblW w:w="10617" w:type="dxa"/>
              <w:tblLook w:val="04A0" w:firstRow="1" w:lastRow="0" w:firstColumn="1" w:lastColumn="0" w:noHBand="0" w:noVBand="1"/>
            </w:tblPr>
            <w:tblGrid>
              <w:gridCol w:w="6415"/>
              <w:gridCol w:w="284"/>
              <w:gridCol w:w="1559"/>
              <w:gridCol w:w="2359"/>
            </w:tblGrid>
            <w:tr w:rsidR="009F71D2" w:rsidRPr="00564736" w14:paraId="5AF0A2A4" w14:textId="77777777" w:rsidTr="00000EAD">
              <w:tc>
                <w:tcPr>
                  <w:tcW w:w="6415" w:type="dxa"/>
                  <w:tcBorders>
                    <w:top w:val="single" w:sz="12" w:space="0" w:color="auto"/>
                    <w:left w:val="single" w:sz="12" w:space="0" w:color="auto"/>
                    <w:bottom w:val="single" w:sz="12" w:space="0" w:color="auto"/>
                    <w:right w:val="single" w:sz="12" w:space="0" w:color="auto"/>
                  </w:tcBorders>
                </w:tcPr>
                <w:p w14:paraId="2E13EADF" w14:textId="77777777" w:rsidR="009F71D2" w:rsidRPr="00564736" w:rsidRDefault="009F71D2" w:rsidP="00000EAD">
                  <w:pPr>
                    <w:rPr>
                      <w:rFonts w:ascii="Book Antiqua" w:hAnsi="Book Antiqua"/>
                      <w:sz w:val="20"/>
                    </w:rPr>
                  </w:pPr>
                  <w:r w:rsidRPr="00564736">
                    <w:rPr>
                      <w:rFonts w:ascii="Book Antiqua" w:hAnsi="Book Antiqua"/>
                      <w:sz w:val="20"/>
                      <w:u w:val="single"/>
                    </w:rPr>
                    <w:t>Přílohy změnového listu:</w:t>
                  </w:r>
                </w:p>
                <w:p w14:paraId="4D264AAC" w14:textId="77777777" w:rsidR="009F71D2" w:rsidRPr="00564736" w:rsidRDefault="009F71D2" w:rsidP="00000EAD">
                  <w:pPr>
                    <w:rPr>
                      <w:rFonts w:ascii="Book Antiqua" w:hAnsi="Book Antiqua"/>
                      <w:sz w:val="20"/>
                    </w:rPr>
                  </w:pPr>
                </w:p>
                <w:p w14:paraId="510B8445"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Popis navrhované práce, která má být vykonána a harmonogram jejího provedení,</w:t>
                  </w:r>
                </w:p>
                <w:p w14:paraId="41DE3876"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jakékoli potřebné modifikace harmonogramu a Doby pro dokončení</w:t>
                  </w:r>
                </w:p>
                <w:p w14:paraId="0528E834" w14:textId="77777777" w:rsidR="009F71D2" w:rsidRPr="00786DE1"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ocenění změny (Rozpis ocenění změn položek)</w:t>
                  </w:r>
                </w:p>
              </w:tc>
              <w:tc>
                <w:tcPr>
                  <w:tcW w:w="284" w:type="dxa"/>
                  <w:tcBorders>
                    <w:top w:val="nil"/>
                    <w:left w:val="single" w:sz="12" w:space="0" w:color="auto"/>
                    <w:bottom w:val="nil"/>
                    <w:right w:val="single" w:sz="12" w:space="0" w:color="auto"/>
                  </w:tcBorders>
                </w:tcPr>
                <w:p w14:paraId="0D60C47F" w14:textId="77777777" w:rsidR="009F71D2" w:rsidRPr="00564736" w:rsidRDefault="009F71D2" w:rsidP="00000EAD">
                  <w:pPr>
                    <w:rPr>
                      <w:rFonts w:ascii="Book Antiqua" w:hAnsi="Book Antiqua"/>
                      <w:sz w:val="20"/>
                    </w:rPr>
                  </w:pPr>
                </w:p>
              </w:tc>
              <w:tc>
                <w:tcPr>
                  <w:tcW w:w="1559" w:type="dxa"/>
                  <w:tcBorders>
                    <w:top w:val="single" w:sz="12" w:space="0" w:color="auto"/>
                    <w:left w:val="single" w:sz="12" w:space="0" w:color="auto"/>
                    <w:bottom w:val="single" w:sz="12" w:space="0" w:color="auto"/>
                    <w:right w:val="nil"/>
                  </w:tcBorders>
                </w:tcPr>
                <w:p w14:paraId="545EF90D" w14:textId="77777777" w:rsidR="009F71D2" w:rsidRPr="00564736" w:rsidRDefault="009F71D2" w:rsidP="00000EAD">
                  <w:pPr>
                    <w:ind w:right="175"/>
                    <w:rPr>
                      <w:rFonts w:ascii="Book Antiqua" w:hAnsi="Book Antiqua"/>
                      <w:sz w:val="20"/>
                    </w:rPr>
                  </w:pPr>
                  <w:r w:rsidRPr="00564736">
                    <w:rPr>
                      <w:rFonts w:ascii="Book Antiqua" w:hAnsi="Book Antiqua"/>
                      <w:sz w:val="20"/>
                    </w:rPr>
                    <w:t>Paré č.</w:t>
                  </w:r>
                </w:p>
                <w:p w14:paraId="5A855B69" w14:textId="77777777" w:rsidR="009F71D2" w:rsidRPr="00564736" w:rsidRDefault="009F71D2" w:rsidP="00000EAD">
                  <w:pPr>
                    <w:ind w:right="175"/>
                    <w:rPr>
                      <w:rFonts w:ascii="Book Antiqua" w:hAnsi="Book Antiqua"/>
                      <w:sz w:val="20"/>
                    </w:rPr>
                  </w:pPr>
                </w:p>
                <w:p w14:paraId="4910B65E" w14:textId="77777777" w:rsidR="009F71D2" w:rsidRPr="00564736" w:rsidRDefault="009F71D2" w:rsidP="00000EAD">
                  <w:pPr>
                    <w:ind w:right="175"/>
                    <w:rPr>
                      <w:rFonts w:ascii="Book Antiqua" w:hAnsi="Book Antiqua"/>
                      <w:sz w:val="20"/>
                    </w:rPr>
                  </w:pPr>
                </w:p>
                <w:p w14:paraId="21310B38" w14:textId="77777777" w:rsidR="009F71D2" w:rsidRPr="00564736" w:rsidRDefault="009F71D2" w:rsidP="00000EAD">
                  <w:pPr>
                    <w:ind w:right="175"/>
                    <w:rPr>
                      <w:rFonts w:ascii="Book Antiqua" w:hAnsi="Book Antiqua"/>
                      <w:sz w:val="20"/>
                    </w:rPr>
                  </w:pPr>
                  <w:r w:rsidRPr="00564736">
                    <w:rPr>
                      <w:rFonts w:ascii="Book Antiqua" w:hAnsi="Book Antiqua"/>
                      <w:sz w:val="20"/>
                    </w:rPr>
                    <w:t>1</w:t>
                  </w:r>
                </w:p>
                <w:p w14:paraId="7188195D" w14:textId="77777777" w:rsidR="009F71D2" w:rsidRPr="00564736" w:rsidRDefault="009F71D2" w:rsidP="00000EAD">
                  <w:pPr>
                    <w:ind w:right="175"/>
                    <w:rPr>
                      <w:rFonts w:ascii="Book Antiqua" w:hAnsi="Book Antiqua"/>
                      <w:sz w:val="20"/>
                    </w:rPr>
                  </w:pPr>
                  <w:r w:rsidRPr="00564736">
                    <w:rPr>
                      <w:rFonts w:ascii="Book Antiqua" w:hAnsi="Book Antiqua"/>
                      <w:sz w:val="20"/>
                    </w:rPr>
                    <w:t>2</w:t>
                  </w:r>
                </w:p>
                <w:p w14:paraId="0D420391" w14:textId="77777777" w:rsidR="009F71D2" w:rsidRPr="00564736" w:rsidRDefault="009F71D2" w:rsidP="00000EAD">
                  <w:pPr>
                    <w:ind w:right="175"/>
                    <w:rPr>
                      <w:rFonts w:ascii="Book Antiqua" w:hAnsi="Book Antiqua"/>
                      <w:sz w:val="20"/>
                    </w:rPr>
                  </w:pPr>
                  <w:r w:rsidRPr="00564736">
                    <w:rPr>
                      <w:rFonts w:ascii="Book Antiqua" w:hAnsi="Book Antiqua"/>
                      <w:sz w:val="20"/>
                    </w:rPr>
                    <w:t>3</w:t>
                  </w:r>
                </w:p>
                <w:p w14:paraId="388F920A" w14:textId="77777777" w:rsidR="009F71D2" w:rsidRPr="00564736" w:rsidRDefault="009F71D2" w:rsidP="00000EAD">
                  <w:pPr>
                    <w:ind w:right="175"/>
                    <w:rPr>
                      <w:rFonts w:ascii="Book Antiqua" w:hAnsi="Book Antiqua"/>
                      <w:sz w:val="20"/>
                    </w:rPr>
                  </w:pPr>
                </w:p>
              </w:tc>
              <w:tc>
                <w:tcPr>
                  <w:tcW w:w="2359" w:type="dxa"/>
                  <w:tcBorders>
                    <w:top w:val="single" w:sz="12" w:space="0" w:color="auto"/>
                    <w:left w:val="nil"/>
                    <w:bottom w:val="single" w:sz="12" w:space="0" w:color="auto"/>
                    <w:right w:val="single" w:sz="12" w:space="0" w:color="auto"/>
                  </w:tcBorders>
                </w:tcPr>
                <w:p w14:paraId="76E26498" w14:textId="77777777" w:rsidR="009F71D2" w:rsidRPr="00564736" w:rsidRDefault="009F71D2" w:rsidP="00000EAD">
                  <w:pPr>
                    <w:rPr>
                      <w:rFonts w:ascii="Book Antiqua" w:hAnsi="Book Antiqua"/>
                      <w:sz w:val="20"/>
                    </w:rPr>
                  </w:pPr>
                  <w:r w:rsidRPr="00564736">
                    <w:rPr>
                      <w:rFonts w:ascii="Book Antiqua" w:hAnsi="Book Antiqua"/>
                      <w:sz w:val="20"/>
                    </w:rPr>
                    <w:t>Příjemce</w:t>
                  </w:r>
                </w:p>
                <w:p w14:paraId="663A08B0" w14:textId="77777777" w:rsidR="009F71D2" w:rsidRPr="00564736" w:rsidRDefault="009F71D2" w:rsidP="00000EAD">
                  <w:pPr>
                    <w:rPr>
                      <w:rFonts w:ascii="Book Antiqua" w:hAnsi="Book Antiqua"/>
                      <w:sz w:val="20"/>
                    </w:rPr>
                  </w:pPr>
                </w:p>
                <w:p w14:paraId="5B6C3050" w14:textId="77777777" w:rsidR="009F71D2" w:rsidRPr="00564736" w:rsidRDefault="009F71D2" w:rsidP="00000EAD">
                  <w:pPr>
                    <w:rPr>
                      <w:rFonts w:ascii="Book Antiqua" w:hAnsi="Book Antiqua"/>
                      <w:sz w:val="20"/>
                    </w:rPr>
                  </w:pPr>
                </w:p>
                <w:p w14:paraId="608647E0"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p w14:paraId="1A803BE9" w14:textId="77777777" w:rsidR="009F71D2" w:rsidRPr="00564736" w:rsidRDefault="009F71D2" w:rsidP="00000EAD">
                  <w:pPr>
                    <w:rPr>
                      <w:rFonts w:ascii="Book Antiqua" w:hAnsi="Book Antiqua"/>
                      <w:sz w:val="20"/>
                    </w:rPr>
                  </w:pPr>
                  <w:r w:rsidRPr="00564736">
                    <w:rPr>
                      <w:rFonts w:ascii="Book Antiqua" w:hAnsi="Book Antiqua"/>
                      <w:sz w:val="20"/>
                    </w:rPr>
                    <w:t>Zhotovitel</w:t>
                  </w:r>
                </w:p>
                <w:p w14:paraId="448723D3" w14:textId="77777777" w:rsidR="009F71D2" w:rsidRPr="00564736" w:rsidRDefault="009F71D2" w:rsidP="00000EAD">
                  <w:pPr>
                    <w:rPr>
                      <w:rFonts w:ascii="Book Antiqua" w:hAnsi="Book Antiqua"/>
                      <w:sz w:val="20"/>
                    </w:rPr>
                  </w:pPr>
                  <w:r w:rsidRPr="00564736">
                    <w:rPr>
                      <w:rFonts w:ascii="Book Antiqua" w:hAnsi="Book Antiqua"/>
                      <w:sz w:val="20"/>
                    </w:rPr>
                    <w:t>Projektant</w:t>
                  </w:r>
                </w:p>
                <w:p w14:paraId="0F7628C0" w14:textId="77777777" w:rsidR="009F71D2" w:rsidRPr="00564736" w:rsidRDefault="009F71D2" w:rsidP="00000EAD">
                  <w:pPr>
                    <w:rPr>
                      <w:rFonts w:ascii="Book Antiqua" w:hAnsi="Book Antiqua"/>
                      <w:sz w:val="20"/>
                    </w:rPr>
                  </w:pPr>
                </w:p>
                <w:p w14:paraId="43061216"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dle potřeby]</w:t>
                  </w:r>
                </w:p>
              </w:tc>
            </w:tr>
          </w:tbl>
          <w:p w14:paraId="5C9C66D0" w14:textId="77777777" w:rsidR="009F71D2" w:rsidRPr="00564736" w:rsidRDefault="009F71D2" w:rsidP="00000EAD">
            <w:pPr>
              <w:rPr>
                <w:rFonts w:ascii="Book Antiqua" w:hAnsi="Book Antiqua"/>
                <w:sz w:val="20"/>
              </w:rPr>
            </w:pPr>
          </w:p>
        </w:tc>
      </w:tr>
      <w:tr w:rsidR="009F71D2" w:rsidRPr="00564736" w14:paraId="041E7DA7" w14:textId="77777777" w:rsidTr="0072014B">
        <w:trPr>
          <w:trHeight w:val="344"/>
        </w:trPr>
        <w:tc>
          <w:tcPr>
            <w:tcW w:w="10863" w:type="dxa"/>
            <w:gridSpan w:val="9"/>
            <w:tcBorders>
              <w:top w:val="nil"/>
              <w:bottom w:val="nil"/>
            </w:tcBorders>
            <w:vAlign w:val="center"/>
          </w:tcPr>
          <w:p w14:paraId="4A56EF13"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Iniciátor změny: </w:t>
            </w:r>
            <w:r w:rsidRPr="00564736">
              <w:rPr>
                <w:rFonts w:ascii="Book Antiqua" w:hAnsi="Book Antiqua"/>
                <w:color w:val="00B050"/>
                <w:sz w:val="20"/>
                <w:lang w:val="en-GB"/>
              </w:rPr>
              <w:t>[</w:t>
            </w:r>
            <w:r w:rsidRPr="00564736">
              <w:rPr>
                <w:rFonts w:ascii="Book Antiqua" w:hAnsi="Book Antiqua"/>
                <w:color w:val="00B050"/>
                <w:sz w:val="20"/>
              </w:rPr>
              <w:t>doplnit – Zhotovitel/Objednatel]</w:t>
            </w:r>
          </w:p>
        </w:tc>
      </w:tr>
      <w:tr w:rsidR="009F71D2" w:rsidRPr="00564736" w14:paraId="139628DD" w14:textId="77777777" w:rsidTr="0072014B">
        <w:trPr>
          <w:trHeight w:val="326"/>
        </w:trPr>
        <w:tc>
          <w:tcPr>
            <w:tcW w:w="10863" w:type="dxa"/>
            <w:gridSpan w:val="9"/>
            <w:tcBorders>
              <w:top w:val="nil"/>
              <w:bottom w:val="nil"/>
            </w:tcBorders>
            <w:vAlign w:val="bottom"/>
          </w:tcPr>
          <w:p w14:paraId="20C729AA" w14:textId="77777777" w:rsidR="009F71D2" w:rsidRPr="00564736" w:rsidRDefault="009F71D2" w:rsidP="00000EAD">
            <w:pPr>
              <w:rPr>
                <w:rFonts w:ascii="Book Antiqua" w:hAnsi="Book Antiqua"/>
                <w:sz w:val="20"/>
              </w:rPr>
            </w:pPr>
            <w:r w:rsidRPr="00564736">
              <w:rPr>
                <w:rFonts w:ascii="Book Antiqua" w:hAnsi="Book Antiqua"/>
                <w:sz w:val="20"/>
              </w:rPr>
              <w:t>Popis Změny:</w:t>
            </w:r>
          </w:p>
        </w:tc>
      </w:tr>
      <w:tr w:rsidR="009F71D2" w:rsidRPr="00564736" w14:paraId="566D7E1F" w14:textId="77777777" w:rsidTr="0072014B">
        <w:trPr>
          <w:trHeight w:val="1983"/>
        </w:trPr>
        <w:tc>
          <w:tcPr>
            <w:tcW w:w="10863" w:type="dxa"/>
            <w:gridSpan w:val="9"/>
            <w:tcBorders>
              <w:top w:val="nil"/>
              <w:bottom w:val="nil"/>
            </w:tcBorders>
          </w:tcPr>
          <w:tbl>
            <w:tblPr>
              <w:tblStyle w:val="Mkatabulky"/>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17"/>
            </w:tblGrid>
            <w:tr w:rsidR="009F71D2" w:rsidRPr="00564736" w14:paraId="5FF414F6" w14:textId="77777777" w:rsidTr="006A5CA8">
              <w:trPr>
                <w:trHeight w:val="2502"/>
              </w:trPr>
              <w:tc>
                <w:tcPr>
                  <w:tcW w:w="10617" w:type="dxa"/>
                </w:tcPr>
                <w:p w14:paraId="02AA726B" w14:textId="77777777" w:rsidR="009F71D2" w:rsidRPr="00564736" w:rsidRDefault="009F71D2" w:rsidP="00000EAD">
                  <w:pPr>
                    <w:rPr>
                      <w:rFonts w:ascii="Book Antiqua" w:hAnsi="Book Antiqua"/>
                      <w:sz w:val="20"/>
                    </w:rPr>
                  </w:pPr>
                  <w:r w:rsidRPr="00564736">
                    <w:rPr>
                      <w:rFonts w:ascii="Book Antiqua" w:hAnsi="Book Antiqua"/>
                      <w:color w:val="00B050"/>
                      <w:lang w:val="en-GB"/>
                    </w:rPr>
                    <w:t>[</w:t>
                  </w:r>
                  <w:r w:rsidRPr="00564736">
                    <w:rPr>
                      <w:rFonts w:ascii="Book Antiqua" w:hAnsi="Book Antiqua"/>
                      <w:color w:val="00B050"/>
                    </w:rPr>
                    <w:t>doplnit]</w:t>
                  </w:r>
                </w:p>
              </w:tc>
            </w:tr>
          </w:tbl>
          <w:p w14:paraId="31D51403" w14:textId="77777777" w:rsidR="009F71D2" w:rsidRPr="00564736" w:rsidRDefault="009F71D2" w:rsidP="00000EAD">
            <w:pPr>
              <w:rPr>
                <w:rFonts w:ascii="Book Antiqua" w:hAnsi="Book Antiqua"/>
                <w:sz w:val="20"/>
              </w:rPr>
            </w:pPr>
          </w:p>
        </w:tc>
      </w:tr>
      <w:tr w:rsidR="009F71D2" w:rsidRPr="00564736" w14:paraId="7FE25D5A" w14:textId="77777777" w:rsidTr="0072014B">
        <w:tc>
          <w:tcPr>
            <w:tcW w:w="2528" w:type="dxa"/>
            <w:tcBorders>
              <w:top w:val="nil"/>
              <w:bottom w:val="nil"/>
              <w:right w:val="nil"/>
            </w:tcBorders>
            <w:vAlign w:val="center"/>
          </w:tcPr>
          <w:p w14:paraId="418C4C98" w14:textId="77777777" w:rsidR="009F71D2" w:rsidRPr="00564736" w:rsidRDefault="009F71D2" w:rsidP="00000EAD">
            <w:pPr>
              <w:rPr>
                <w:rFonts w:ascii="Book Antiqua" w:hAnsi="Book Antiqua"/>
              </w:rPr>
            </w:pPr>
          </w:p>
        </w:tc>
        <w:tc>
          <w:tcPr>
            <w:tcW w:w="8335" w:type="dxa"/>
            <w:gridSpan w:val="8"/>
            <w:tcBorders>
              <w:top w:val="nil"/>
              <w:left w:val="nil"/>
              <w:bottom w:val="nil"/>
            </w:tcBorders>
            <w:vAlign w:val="center"/>
          </w:tcPr>
          <w:p w14:paraId="3E633B2F" w14:textId="77777777" w:rsidR="009F71D2" w:rsidRPr="00564736" w:rsidRDefault="009F71D2" w:rsidP="00000EAD">
            <w:pPr>
              <w:rPr>
                <w:rFonts w:ascii="Book Antiqua" w:hAnsi="Book Antiqua"/>
              </w:rPr>
            </w:pPr>
            <w:r w:rsidRPr="00564736">
              <w:rPr>
                <w:rFonts w:ascii="Book Antiqua" w:hAnsi="Book Antiqua"/>
                <w:sz w:val="20"/>
              </w:rPr>
              <w:t>Údaje v Kč bez DPH:</w:t>
            </w:r>
          </w:p>
        </w:tc>
      </w:tr>
      <w:tr w:rsidR="009F71D2" w:rsidRPr="00564736" w14:paraId="2CECD39C" w14:textId="77777777" w:rsidTr="0072014B">
        <w:tc>
          <w:tcPr>
            <w:tcW w:w="10863" w:type="dxa"/>
            <w:gridSpan w:val="9"/>
            <w:tcBorders>
              <w:top w:val="nil"/>
              <w:bottom w:val="nil"/>
            </w:tcBorders>
          </w:tcPr>
          <w:tbl>
            <w:tblPr>
              <w:tblStyle w:val="Mkatabulky"/>
              <w:tblW w:w="0" w:type="auto"/>
              <w:tblInd w:w="2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977"/>
              <w:gridCol w:w="2694"/>
              <w:gridCol w:w="2551"/>
              <w:gridCol w:w="2369"/>
            </w:tblGrid>
            <w:tr w:rsidR="009F71D2" w:rsidRPr="00564736" w14:paraId="0CE46ADA" w14:textId="77777777" w:rsidTr="00000EAD">
              <w:trPr>
                <w:trHeight w:val="426"/>
              </w:trPr>
              <w:tc>
                <w:tcPr>
                  <w:tcW w:w="2977" w:type="dxa"/>
                  <w:vMerge w:val="restart"/>
                  <w:vAlign w:val="center"/>
                </w:tcPr>
                <w:p w14:paraId="2A243963" w14:textId="77777777" w:rsidR="009F71D2" w:rsidRPr="00564736" w:rsidRDefault="009F71D2" w:rsidP="00000EAD">
                  <w:pPr>
                    <w:jc w:val="center"/>
                    <w:rPr>
                      <w:rFonts w:ascii="Book Antiqua" w:hAnsi="Book Antiqua"/>
                      <w:b/>
                      <w:sz w:val="20"/>
                    </w:rPr>
                  </w:pPr>
                  <w:r w:rsidRPr="00564736">
                    <w:rPr>
                      <w:rFonts w:ascii="Book Antiqua" w:hAnsi="Book Antiqua"/>
                      <w:b/>
                    </w:rPr>
                    <w:t>Dopad Změny na cenu Stavby a SO:</w:t>
                  </w:r>
                </w:p>
              </w:tc>
              <w:tc>
                <w:tcPr>
                  <w:tcW w:w="2694" w:type="dxa"/>
                  <w:vAlign w:val="center"/>
                </w:tcPr>
                <w:p w14:paraId="4ABA4FD3" w14:textId="77777777" w:rsidR="009F71D2" w:rsidRPr="00564736" w:rsidRDefault="009F71D2" w:rsidP="00000EAD">
                  <w:pPr>
                    <w:jc w:val="center"/>
                    <w:rPr>
                      <w:rFonts w:ascii="Book Antiqua" w:hAnsi="Book Antiqua"/>
                      <w:sz w:val="20"/>
                    </w:rPr>
                  </w:pPr>
                  <w:r w:rsidRPr="00564736">
                    <w:rPr>
                      <w:rFonts w:ascii="Book Antiqua" w:hAnsi="Book Antiqua"/>
                      <w:sz w:val="20"/>
                    </w:rPr>
                    <w:t>Cena vypuštěných prací</w:t>
                  </w:r>
                </w:p>
              </w:tc>
              <w:tc>
                <w:tcPr>
                  <w:tcW w:w="2551" w:type="dxa"/>
                  <w:vAlign w:val="center"/>
                </w:tcPr>
                <w:p w14:paraId="689528B8" w14:textId="77777777" w:rsidR="009F71D2" w:rsidRPr="00564736" w:rsidRDefault="009F71D2" w:rsidP="00000EAD">
                  <w:pPr>
                    <w:jc w:val="center"/>
                    <w:rPr>
                      <w:rFonts w:ascii="Book Antiqua" w:hAnsi="Book Antiqua"/>
                      <w:sz w:val="20"/>
                    </w:rPr>
                  </w:pPr>
                  <w:r w:rsidRPr="00564736">
                    <w:rPr>
                      <w:rFonts w:ascii="Book Antiqua" w:hAnsi="Book Antiqua"/>
                      <w:sz w:val="20"/>
                    </w:rPr>
                    <w:t>Cena dodatečných prací</w:t>
                  </w:r>
                </w:p>
              </w:tc>
              <w:tc>
                <w:tcPr>
                  <w:tcW w:w="2369" w:type="dxa"/>
                  <w:vAlign w:val="center"/>
                </w:tcPr>
                <w:p w14:paraId="3D47F73B" w14:textId="77777777" w:rsidR="009F71D2" w:rsidRPr="00564736" w:rsidRDefault="009F71D2" w:rsidP="00000EAD">
                  <w:pPr>
                    <w:jc w:val="center"/>
                    <w:rPr>
                      <w:rFonts w:ascii="Book Antiqua" w:hAnsi="Book Antiqua"/>
                      <w:sz w:val="20"/>
                    </w:rPr>
                  </w:pPr>
                  <w:r w:rsidRPr="00564736">
                    <w:rPr>
                      <w:rFonts w:ascii="Book Antiqua" w:hAnsi="Book Antiqua"/>
                      <w:sz w:val="20"/>
                    </w:rPr>
                    <w:t>Cena navrhovaných změn celkem</w:t>
                  </w:r>
                </w:p>
              </w:tc>
            </w:tr>
            <w:tr w:rsidR="009F71D2" w:rsidRPr="00564736" w14:paraId="0A54A297" w14:textId="77777777" w:rsidTr="00000EAD">
              <w:trPr>
                <w:trHeight w:val="448"/>
              </w:trPr>
              <w:tc>
                <w:tcPr>
                  <w:tcW w:w="2977" w:type="dxa"/>
                  <w:vMerge/>
                </w:tcPr>
                <w:p w14:paraId="31E3ED8F" w14:textId="77777777" w:rsidR="009F71D2" w:rsidRPr="00564736" w:rsidRDefault="009F71D2" w:rsidP="00000EAD">
                  <w:pPr>
                    <w:jc w:val="center"/>
                    <w:rPr>
                      <w:rFonts w:ascii="Book Antiqua" w:hAnsi="Book Antiqua"/>
                      <w:sz w:val="20"/>
                    </w:rPr>
                  </w:pPr>
                </w:p>
              </w:tc>
              <w:tc>
                <w:tcPr>
                  <w:tcW w:w="2694" w:type="dxa"/>
                  <w:vAlign w:val="center"/>
                </w:tcPr>
                <w:p w14:paraId="101D61EA"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551" w:type="dxa"/>
                  <w:vAlign w:val="center"/>
                </w:tcPr>
                <w:p w14:paraId="5242151D"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369" w:type="dxa"/>
                  <w:vAlign w:val="center"/>
                </w:tcPr>
                <w:p w14:paraId="4C30E1D6"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r>
          </w:tbl>
          <w:p w14:paraId="6BEE3825" w14:textId="77777777" w:rsidR="009F71D2" w:rsidRPr="00564736" w:rsidRDefault="009F71D2" w:rsidP="00000EAD">
            <w:pPr>
              <w:rPr>
                <w:rFonts w:ascii="Book Antiqua" w:hAnsi="Book Antiqua"/>
                <w:sz w:val="20"/>
              </w:rPr>
            </w:pPr>
          </w:p>
        </w:tc>
      </w:tr>
      <w:tr w:rsidR="009F71D2" w:rsidRPr="00564736" w14:paraId="622575B1" w14:textId="77777777" w:rsidTr="0072014B">
        <w:tc>
          <w:tcPr>
            <w:tcW w:w="10863" w:type="dxa"/>
            <w:gridSpan w:val="9"/>
            <w:tcBorders>
              <w:top w:val="nil"/>
              <w:bottom w:val="single" w:sz="12" w:space="0" w:color="auto"/>
            </w:tcBorders>
          </w:tcPr>
          <w:p w14:paraId="147EDE5E" w14:textId="77777777" w:rsidR="009F71D2" w:rsidRPr="00564736" w:rsidRDefault="009F71D2" w:rsidP="00000EAD">
            <w:pPr>
              <w:rPr>
                <w:rFonts w:ascii="Book Antiqua" w:hAnsi="Book Antiqua"/>
                <w:b/>
              </w:rPr>
            </w:pPr>
          </w:p>
        </w:tc>
      </w:tr>
      <w:tr w:rsidR="009F71D2" w:rsidRPr="00564736" w14:paraId="5549D2A4" w14:textId="77777777" w:rsidTr="0072014B">
        <w:tc>
          <w:tcPr>
            <w:tcW w:w="10863" w:type="dxa"/>
            <w:gridSpan w:val="9"/>
            <w:tcBorders>
              <w:top w:val="single" w:sz="12" w:space="0" w:color="auto"/>
              <w:bottom w:val="single" w:sz="12" w:space="0" w:color="auto"/>
            </w:tcBorders>
          </w:tcPr>
          <w:p w14:paraId="5220F452" w14:textId="77777777" w:rsidR="009F71D2" w:rsidRPr="00564736" w:rsidRDefault="009F71D2" w:rsidP="00000EAD">
            <w:pPr>
              <w:rPr>
                <w:rFonts w:ascii="Book Antiqua" w:hAnsi="Book Antiqua"/>
                <w:b/>
              </w:rPr>
            </w:pPr>
            <w:r w:rsidRPr="00564736">
              <w:rPr>
                <w:rFonts w:ascii="Book Antiqua" w:hAnsi="Book Antiqua"/>
                <w:b/>
              </w:rPr>
              <w:t>Podpis vyjadřuje schválení změny a záznamu o změně závazku:</w:t>
            </w:r>
          </w:p>
        </w:tc>
      </w:tr>
      <w:tr w:rsidR="009F71D2" w:rsidRPr="00564736" w14:paraId="5118884F" w14:textId="77777777" w:rsidTr="0072014B">
        <w:trPr>
          <w:trHeight w:val="362"/>
        </w:trPr>
        <w:tc>
          <w:tcPr>
            <w:tcW w:w="3028" w:type="dxa"/>
            <w:gridSpan w:val="2"/>
            <w:tcBorders>
              <w:top w:val="single" w:sz="12" w:space="0" w:color="auto"/>
              <w:left w:val="single" w:sz="12" w:space="0" w:color="auto"/>
              <w:bottom w:val="single" w:sz="12" w:space="0" w:color="auto"/>
              <w:right w:val="nil"/>
            </w:tcBorders>
            <w:vAlign w:val="center"/>
          </w:tcPr>
          <w:p w14:paraId="0C22CA27"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tc>
        <w:tc>
          <w:tcPr>
            <w:tcW w:w="1615" w:type="dxa"/>
            <w:tcBorders>
              <w:top w:val="single" w:sz="12" w:space="0" w:color="auto"/>
              <w:left w:val="nil"/>
              <w:bottom w:val="single" w:sz="12" w:space="0" w:color="auto"/>
              <w:right w:val="nil"/>
            </w:tcBorders>
            <w:vAlign w:val="center"/>
          </w:tcPr>
          <w:p w14:paraId="2DB1F537"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1F18F78E"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1BDDBB62"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246A6C4E"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21C9ADAD"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2E97545A" w14:textId="77777777" w:rsidTr="0072014B">
        <w:trPr>
          <w:trHeight w:val="394"/>
        </w:trPr>
        <w:tc>
          <w:tcPr>
            <w:tcW w:w="3028" w:type="dxa"/>
            <w:gridSpan w:val="2"/>
            <w:tcBorders>
              <w:top w:val="single" w:sz="12" w:space="0" w:color="auto"/>
              <w:left w:val="single" w:sz="12" w:space="0" w:color="auto"/>
              <w:bottom w:val="single" w:sz="12" w:space="0" w:color="auto"/>
              <w:right w:val="nil"/>
            </w:tcBorders>
            <w:vAlign w:val="center"/>
          </w:tcPr>
          <w:p w14:paraId="35321CF6" w14:textId="77777777" w:rsidR="006F794F" w:rsidRPr="00564736" w:rsidRDefault="006F794F" w:rsidP="006F794F">
            <w:pPr>
              <w:rPr>
                <w:rFonts w:ascii="Book Antiqua" w:hAnsi="Book Antiqua"/>
                <w:sz w:val="20"/>
              </w:rPr>
            </w:pPr>
            <w:r w:rsidRPr="00564736">
              <w:rPr>
                <w:rFonts w:ascii="Book Antiqua" w:hAnsi="Book Antiqua"/>
                <w:sz w:val="20"/>
              </w:rPr>
              <w:t>Autorský dozor</w:t>
            </w:r>
          </w:p>
          <w:p w14:paraId="5E8DD02C" w14:textId="77777777" w:rsidR="009F71D2" w:rsidRPr="00564736" w:rsidRDefault="006F794F" w:rsidP="006F794F">
            <w:pPr>
              <w:rPr>
                <w:rFonts w:ascii="Book Antiqua" w:hAnsi="Book Antiqua"/>
                <w:sz w:val="20"/>
              </w:rPr>
            </w:pPr>
            <w:r w:rsidRPr="00564736">
              <w:rPr>
                <w:rFonts w:ascii="Book Antiqua" w:hAnsi="Book Antiqua"/>
                <w:sz w:val="20"/>
              </w:rPr>
              <w:t>(v případě změn projektové dokumentace)</w:t>
            </w:r>
          </w:p>
        </w:tc>
        <w:tc>
          <w:tcPr>
            <w:tcW w:w="1615" w:type="dxa"/>
            <w:tcBorders>
              <w:top w:val="single" w:sz="12" w:space="0" w:color="auto"/>
              <w:left w:val="nil"/>
              <w:bottom w:val="single" w:sz="12" w:space="0" w:color="auto"/>
              <w:right w:val="nil"/>
            </w:tcBorders>
            <w:vAlign w:val="center"/>
          </w:tcPr>
          <w:p w14:paraId="01781AC7"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77A80241"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036B8023"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4E1F7BC8"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28DC82EC"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69A842D2" w14:textId="77777777" w:rsidTr="0072014B">
        <w:trPr>
          <w:trHeight w:val="392"/>
        </w:trPr>
        <w:tc>
          <w:tcPr>
            <w:tcW w:w="3028" w:type="dxa"/>
            <w:gridSpan w:val="2"/>
            <w:tcBorders>
              <w:top w:val="single" w:sz="12" w:space="0" w:color="auto"/>
              <w:bottom w:val="single" w:sz="12" w:space="0" w:color="auto"/>
              <w:right w:val="nil"/>
            </w:tcBorders>
            <w:vAlign w:val="center"/>
          </w:tcPr>
          <w:p w14:paraId="7E8BD882"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případné další osoby]</w:t>
            </w:r>
          </w:p>
        </w:tc>
        <w:tc>
          <w:tcPr>
            <w:tcW w:w="1615" w:type="dxa"/>
            <w:tcBorders>
              <w:top w:val="single" w:sz="12" w:space="0" w:color="auto"/>
              <w:left w:val="nil"/>
              <w:bottom w:val="single" w:sz="12" w:space="0" w:color="auto"/>
              <w:right w:val="nil"/>
            </w:tcBorders>
            <w:vAlign w:val="center"/>
          </w:tcPr>
          <w:p w14:paraId="55FDEEEF"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09C41C79"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4384F2AC"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5E5E8A79"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6BF32390"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7E4F3011" w14:textId="77777777" w:rsidTr="0072014B">
        <w:trPr>
          <w:trHeight w:val="566"/>
        </w:trPr>
        <w:tc>
          <w:tcPr>
            <w:tcW w:w="10863" w:type="dxa"/>
            <w:gridSpan w:val="9"/>
            <w:tcBorders>
              <w:top w:val="single" w:sz="12" w:space="0" w:color="auto"/>
              <w:bottom w:val="single" w:sz="12" w:space="0" w:color="auto"/>
            </w:tcBorders>
            <w:vAlign w:val="center"/>
          </w:tcPr>
          <w:p w14:paraId="771867B3" w14:textId="77777777" w:rsidR="009F71D2" w:rsidRPr="00564736" w:rsidRDefault="009F71D2" w:rsidP="00000EAD">
            <w:pPr>
              <w:jc w:val="both"/>
              <w:rPr>
                <w:rFonts w:ascii="Book Antiqua" w:hAnsi="Book Antiqua"/>
              </w:rPr>
            </w:pPr>
            <w:r w:rsidRPr="00564736">
              <w:rPr>
                <w:rFonts w:ascii="Book Antiqua" w:hAnsi="Book Antiqua"/>
                <w:sz w:val="16"/>
              </w:rPr>
              <w:t>Objednatel a Zhotovitel se dohodli, že na výše uvedeném SO/PS, který je součástí výše uvedené stavby, dojde ke změnám v souladu s § 222 ZZVZ, jež jsou podrobně popsány, zdůvodněny, dokladovány a oceněny v tomto Změnovém listu, který je součástí dokumentace ZBV. Tento Změnový list je zároveň záznamem o změně závazku pro evidenční účely. Na důkaz toho připojují příslušné osoby oprávněné jednat jménem nebo v zastoupení Objednatele a Zhotovitele své podpisy.</w:t>
            </w:r>
          </w:p>
        </w:tc>
      </w:tr>
      <w:tr w:rsidR="009F71D2" w:rsidRPr="00564736" w14:paraId="0F2195FF" w14:textId="77777777" w:rsidTr="0072014B">
        <w:trPr>
          <w:trHeight w:val="388"/>
        </w:trPr>
        <w:tc>
          <w:tcPr>
            <w:tcW w:w="3028" w:type="dxa"/>
            <w:gridSpan w:val="2"/>
            <w:tcBorders>
              <w:top w:val="single" w:sz="12" w:space="0" w:color="auto"/>
              <w:bottom w:val="single" w:sz="12" w:space="0" w:color="auto"/>
              <w:right w:val="nil"/>
            </w:tcBorders>
            <w:vAlign w:val="center"/>
          </w:tcPr>
          <w:p w14:paraId="3EF3E7B3" w14:textId="77777777" w:rsidR="009F71D2" w:rsidRPr="00564736" w:rsidRDefault="009F71D2" w:rsidP="00000EAD">
            <w:pPr>
              <w:rPr>
                <w:rFonts w:ascii="Book Antiqua" w:hAnsi="Book Antiqua"/>
                <w:bCs/>
                <w:sz w:val="20"/>
              </w:rPr>
            </w:pPr>
            <w:r w:rsidRPr="00564736">
              <w:rPr>
                <w:rFonts w:ascii="Book Antiqua" w:hAnsi="Book Antiqua"/>
                <w:bCs/>
                <w:sz w:val="20"/>
              </w:rPr>
              <w:t>Zhotovitel</w:t>
            </w:r>
          </w:p>
        </w:tc>
        <w:tc>
          <w:tcPr>
            <w:tcW w:w="1615" w:type="dxa"/>
            <w:tcBorders>
              <w:top w:val="single" w:sz="12" w:space="0" w:color="auto"/>
              <w:left w:val="nil"/>
              <w:bottom w:val="single" w:sz="12" w:space="0" w:color="auto"/>
              <w:right w:val="nil"/>
            </w:tcBorders>
            <w:vAlign w:val="center"/>
          </w:tcPr>
          <w:p w14:paraId="2E0C8AAE"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32310815"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1E0FE36D"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62947F3F"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75E28BFE"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2BB9CC8D" w14:textId="77777777" w:rsidTr="0072014B">
        <w:trPr>
          <w:trHeight w:val="406"/>
        </w:trPr>
        <w:tc>
          <w:tcPr>
            <w:tcW w:w="3028" w:type="dxa"/>
            <w:gridSpan w:val="2"/>
            <w:tcBorders>
              <w:top w:val="single" w:sz="12" w:space="0" w:color="auto"/>
              <w:bottom w:val="single" w:sz="12" w:space="0" w:color="auto"/>
              <w:right w:val="nil"/>
            </w:tcBorders>
            <w:vAlign w:val="center"/>
          </w:tcPr>
          <w:p w14:paraId="168421E5" w14:textId="77777777" w:rsidR="009F71D2" w:rsidRPr="00564736" w:rsidRDefault="009F71D2" w:rsidP="00000EAD">
            <w:pPr>
              <w:rPr>
                <w:rFonts w:ascii="Book Antiqua" w:hAnsi="Book Antiqua"/>
                <w:b/>
                <w:sz w:val="20"/>
              </w:rPr>
            </w:pPr>
          </w:p>
        </w:tc>
        <w:tc>
          <w:tcPr>
            <w:tcW w:w="3036" w:type="dxa"/>
            <w:gridSpan w:val="3"/>
            <w:tcBorders>
              <w:top w:val="single" w:sz="12" w:space="0" w:color="auto"/>
              <w:left w:val="nil"/>
              <w:bottom w:val="single" w:sz="12" w:space="0" w:color="auto"/>
              <w:right w:val="nil"/>
            </w:tcBorders>
            <w:vAlign w:val="center"/>
          </w:tcPr>
          <w:p w14:paraId="661501E4" w14:textId="77777777" w:rsidR="009F71D2" w:rsidRPr="00564736" w:rsidRDefault="009F71D2" w:rsidP="00000EAD">
            <w:pPr>
              <w:rPr>
                <w:rFonts w:ascii="Book Antiqua" w:hAnsi="Book Antiqua"/>
                <w:sz w:val="20"/>
              </w:rPr>
            </w:pPr>
          </w:p>
        </w:tc>
        <w:tc>
          <w:tcPr>
            <w:tcW w:w="2460" w:type="dxa"/>
            <w:gridSpan w:val="2"/>
            <w:tcBorders>
              <w:top w:val="single" w:sz="12" w:space="0" w:color="auto"/>
              <w:left w:val="nil"/>
              <w:bottom w:val="single" w:sz="12" w:space="0" w:color="auto"/>
              <w:right w:val="single" w:sz="12" w:space="0" w:color="auto"/>
            </w:tcBorders>
            <w:vAlign w:val="center"/>
          </w:tcPr>
          <w:p w14:paraId="4EF66E68" w14:textId="77777777" w:rsidR="009F71D2" w:rsidRPr="00564736" w:rsidRDefault="009F71D2" w:rsidP="00000EAD">
            <w:pPr>
              <w:rPr>
                <w:rFonts w:ascii="Book Antiqua" w:hAnsi="Book Antiqua"/>
                <w:sz w:val="20"/>
              </w:rPr>
            </w:pPr>
          </w:p>
        </w:tc>
        <w:tc>
          <w:tcPr>
            <w:tcW w:w="2339" w:type="dxa"/>
            <w:gridSpan w:val="2"/>
            <w:tcBorders>
              <w:top w:val="single" w:sz="12" w:space="0" w:color="auto"/>
              <w:left w:val="single" w:sz="12" w:space="0" w:color="auto"/>
              <w:bottom w:val="single" w:sz="12" w:space="0" w:color="auto"/>
            </w:tcBorders>
            <w:vAlign w:val="center"/>
          </w:tcPr>
          <w:p w14:paraId="5EF658CE" w14:textId="77777777" w:rsidR="009F71D2" w:rsidRPr="00564736" w:rsidRDefault="009F71D2" w:rsidP="00000EAD">
            <w:pPr>
              <w:rPr>
                <w:rFonts w:ascii="Book Antiqua" w:hAnsi="Book Antiqua"/>
                <w:sz w:val="20"/>
              </w:rPr>
            </w:pPr>
            <w:r w:rsidRPr="00564736">
              <w:rPr>
                <w:rFonts w:ascii="Book Antiqua" w:hAnsi="Book Antiqua"/>
                <w:sz w:val="20"/>
              </w:rPr>
              <w:t>Číslo paré:</w:t>
            </w:r>
          </w:p>
        </w:tc>
      </w:tr>
    </w:tbl>
    <w:p w14:paraId="11E8FE6A" w14:textId="77777777" w:rsidR="006F4D7F" w:rsidRPr="006F4D7F" w:rsidRDefault="006F4D7F" w:rsidP="006A5CA8">
      <w:pPr>
        <w:suppressAutoHyphens/>
        <w:rPr>
          <w:rFonts w:ascii="Book Antiqua" w:eastAsia="Times New Roman" w:hAnsi="Book Antiqua" w:cs="Times New Roman"/>
          <w:lang w:eastAsia="zh-CN"/>
        </w:rPr>
      </w:pPr>
    </w:p>
    <w:sectPr w:rsidR="006F4D7F" w:rsidRPr="006F4D7F" w:rsidSect="008E661C">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FF29E" w14:textId="77777777" w:rsidR="009468EE" w:rsidRDefault="009468EE" w:rsidP="00E026DB">
      <w:pPr>
        <w:spacing w:after="0" w:line="240" w:lineRule="auto"/>
      </w:pPr>
      <w:r>
        <w:separator/>
      </w:r>
    </w:p>
  </w:endnote>
  <w:endnote w:type="continuationSeparator" w:id="0">
    <w:p w14:paraId="30EAFBA6" w14:textId="77777777" w:rsidR="009468EE" w:rsidRDefault="009468EE" w:rsidP="00E026DB">
      <w:pPr>
        <w:spacing w:after="0" w:line="240" w:lineRule="auto"/>
      </w:pPr>
      <w:r>
        <w:continuationSeparator/>
      </w:r>
    </w:p>
  </w:endnote>
  <w:endnote w:type="continuationNotice" w:id="1">
    <w:p w14:paraId="36F8073B" w14:textId="77777777" w:rsidR="009468EE" w:rsidRDefault="00946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42D3" w14:textId="77777777" w:rsidR="00F5408E" w:rsidRPr="00F5408E" w:rsidRDefault="00F5408E">
    <w:pPr>
      <w:pStyle w:val="Zpat"/>
      <w:jc w:val="center"/>
      <w:rPr>
        <w:rFonts w:ascii="Book Antiqua" w:hAnsi="Book Antiqua"/>
        <w:sz w:val="20"/>
        <w:szCs w:val="20"/>
      </w:rPr>
    </w:pPr>
  </w:p>
  <w:p w14:paraId="6C336779" w14:textId="77777777" w:rsidR="00F5408E" w:rsidRDefault="00F54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C1C7" w14:textId="77777777" w:rsidR="009468EE" w:rsidRDefault="009468EE" w:rsidP="00E026DB">
      <w:pPr>
        <w:spacing w:after="0" w:line="240" w:lineRule="auto"/>
      </w:pPr>
      <w:r>
        <w:separator/>
      </w:r>
    </w:p>
  </w:footnote>
  <w:footnote w:type="continuationSeparator" w:id="0">
    <w:p w14:paraId="663AA88E" w14:textId="77777777" w:rsidR="009468EE" w:rsidRDefault="009468EE" w:rsidP="00E026DB">
      <w:pPr>
        <w:spacing w:after="0" w:line="240" w:lineRule="auto"/>
      </w:pPr>
      <w:r>
        <w:continuationSeparator/>
      </w:r>
    </w:p>
  </w:footnote>
  <w:footnote w:type="continuationNotice" w:id="1">
    <w:p w14:paraId="750B6366" w14:textId="77777777" w:rsidR="009468EE" w:rsidRDefault="00946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6F8D" w14:textId="77777777" w:rsidR="00F5408E" w:rsidRPr="002C7C24" w:rsidRDefault="0032382A" w:rsidP="0010371F">
    <w:pPr>
      <w:spacing w:after="60" w:line="240" w:lineRule="auto"/>
      <w:rPr>
        <w:rFonts w:ascii="Book Antiqua" w:hAnsi="Book Antiqua"/>
      </w:rPr>
    </w:pPr>
    <w:r>
      <w:rPr>
        <w:noProof/>
      </w:rPr>
      <w:drawing>
        <wp:inline distT="0" distB="0" distL="0" distR="0" wp14:anchorId="0476679C" wp14:editId="4D717448">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rsidR="0010371F">
      <w:rPr>
        <w:rFonts w:ascii="Book Antiqua" w:hAnsi="Book Antiqua"/>
      </w:rPr>
      <w:tab/>
    </w:r>
    <w:r w:rsidR="0010371F">
      <w:rPr>
        <w:rFonts w:ascii="Book Antiqua" w:hAnsi="Book Antiqua"/>
      </w:rPr>
      <w:tab/>
    </w:r>
    <w:r w:rsidR="0010371F">
      <w:rPr>
        <w:rFonts w:ascii="Book Antiqua" w:hAnsi="Book Antiqua"/>
      </w:rPr>
      <w:tab/>
    </w:r>
    <w:r w:rsidR="0010371F">
      <w:rPr>
        <w:rFonts w:ascii="Book Antiqua" w:hAnsi="Book Antiqua"/>
      </w:rPr>
      <w:tab/>
    </w:r>
    <w:r w:rsidR="00D36753">
      <w:rPr>
        <w:rFonts w:ascii="Book Antiqua" w:hAnsi="Book Antiqua"/>
      </w:rPr>
      <w:tab/>
    </w:r>
    <w:r w:rsidR="00D36753">
      <w:rPr>
        <w:noProof/>
        <w:lang w:eastAsia="cs-CZ"/>
      </w:rPr>
      <w:drawing>
        <wp:inline distT="0" distB="0" distL="0" distR="0" wp14:anchorId="2E6D403F" wp14:editId="11AD7454">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F36"/>
    <w:multiLevelType w:val="multilevel"/>
    <w:tmpl w:val="048E0EE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32481F"/>
    <w:multiLevelType w:val="multilevel"/>
    <w:tmpl w:val="05FE30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812142"/>
    <w:multiLevelType w:val="multilevel"/>
    <w:tmpl w:val="2EC6B9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354221F"/>
    <w:multiLevelType w:val="multilevel"/>
    <w:tmpl w:val="69207EB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C4608E"/>
    <w:multiLevelType w:val="multilevel"/>
    <w:tmpl w:val="C9CC419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9534662"/>
    <w:multiLevelType w:val="hybridMultilevel"/>
    <w:tmpl w:val="A0A8C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F40C81"/>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CA218F"/>
    <w:multiLevelType w:val="multilevel"/>
    <w:tmpl w:val="20A6EC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5C7710D"/>
    <w:multiLevelType w:val="multilevel"/>
    <w:tmpl w:val="A102585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ED43863"/>
    <w:multiLevelType w:val="multilevel"/>
    <w:tmpl w:val="F7FAC5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4C64A6B"/>
    <w:multiLevelType w:val="multilevel"/>
    <w:tmpl w:val="4F0E2BA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81E1AC8"/>
    <w:multiLevelType w:val="hybridMultilevel"/>
    <w:tmpl w:val="3EAA74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9BC19CF"/>
    <w:multiLevelType w:val="hybridMultilevel"/>
    <w:tmpl w:val="A10E4364"/>
    <w:lvl w:ilvl="0" w:tplc="04050001">
      <w:start w:val="1"/>
      <w:numFmt w:val="bullet"/>
      <w:lvlText w:val=""/>
      <w:lvlJc w:val="left"/>
      <w:pPr>
        <w:ind w:left="782" w:hanging="360"/>
      </w:pPr>
      <w:rPr>
        <w:rFonts w:ascii="Symbol" w:hAnsi="Symbol" w:hint="default"/>
      </w:rPr>
    </w:lvl>
    <w:lvl w:ilvl="1" w:tplc="04050003" w:tentative="1">
      <w:start w:val="1"/>
      <w:numFmt w:val="bullet"/>
      <w:lvlText w:val="o"/>
      <w:lvlJc w:val="left"/>
      <w:pPr>
        <w:ind w:left="1502" w:hanging="360"/>
      </w:pPr>
      <w:rPr>
        <w:rFonts w:ascii="Courier New" w:hAnsi="Courier New" w:cs="Courier New" w:hint="default"/>
      </w:rPr>
    </w:lvl>
    <w:lvl w:ilvl="2" w:tplc="04050005" w:tentative="1">
      <w:start w:val="1"/>
      <w:numFmt w:val="bullet"/>
      <w:lvlText w:val=""/>
      <w:lvlJc w:val="left"/>
      <w:pPr>
        <w:ind w:left="2222" w:hanging="360"/>
      </w:pPr>
      <w:rPr>
        <w:rFonts w:ascii="Wingdings" w:hAnsi="Wingdings" w:hint="default"/>
      </w:rPr>
    </w:lvl>
    <w:lvl w:ilvl="3" w:tplc="04050001" w:tentative="1">
      <w:start w:val="1"/>
      <w:numFmt w:val="bullet"/>
      <w:lvlText w:val=""/>
      <w:lvlJc w:val="left"/>
      <w:pPr>
        <w:ind w:left="2942" w:hanging="360"/>
      </w:pPr>
      <w:rPr>
        <w:rFonts w:ascii="Symbol" w:hAnsi="Symbol" w:hint="default"/>
      </w:rPr>
    </w:lvl>
    <w:lvl w:ilvl="4" w:tplc="04050003" w:tentative="1">
      <w:start w:val="1"/>
      <w:numFmt w:val="bullet"/>
      <w:lvlText w:val="o"/>
      <w:lvlJc w:val="left"/>
      <w:pPr>
        <w:ind w:left="3662" w:hanging="360"/>
      </w:pPr>
      <w:rPr>
        <w:rFonts w:ascii="Courier New" w:hAnsi="Courier New" w:cs="Courier New" w:hint="default"/>
      </w:rPr>
    </w:lvl>
    <w:lvl w:ilvl="5" w:tplc="04050005" w:tentative="1">
      <w:start w:val="1"/>
      <w:numFmt w:val="bullet"/>
      <w:lvlText w:val=""/>
      <w:lvlJc w:val="left"/>
      <w:pPr>
        <w:ind w:left="4382" w:hanging="360"/>
      </w:pPr>
      <w:rPr>
        <w:rFonts w:ascii="Wingdings" w:hAnsi="Wingdings" w:hint="default"/>
      </w:rPr>
    </w:lvl>
    <w:lvl w:ilvl="6" w:tplc="04050001" w:tentative="1">
      <w:start w:val="1"/>
      <w:numFmt w:val="bullet"/>
      <w:lvlText w:val=""/>
      <w:lvlJc w:val="left"/>
      <w:pPr>
        <w:ind w:left="5102" w:hanging="360"/>
      </w:pPr>
      <w:rPr>
        <w:rFonts w:ascii="Symbol" w:hAnsi="Symbol" w:hint="default"/>
      </w:rPr>
    </w:lvl>
    <w:lvl w:ilvl="7" w:tplc="04050003" w:tentative="1">
      <w:start w:val="1"/>
      <w:numFmt w:val="bullet"/>
      <w:lvlText w:val="o"/>
      <w:lvlJc w:val="left"/>
      <w:pPr>
        <w:ind w:left="5822" w:hanging="360"/>
      </w:pPr>
      <w:rPr>
        <w:rFonts w:ascii="Courier New" w:hAnsi="Courier New" w:cs="Courier New" w:hint="default"/>
      </w:rPr>
    </w:lvl>
    <w:lvl w:ilvl="8" w:tplc="04050005" w:tentative="1">
      <w:start w:val="1"/>
      <w:numFmt w:val="bullet"/>
      <w:lvlText w:val=""/>
      <w:lvlJc w:val="left"/>
      <w:pPr>
        <w:ind w:left="6542" w:hanging="360"/>
      </w:pPr>
      <w:rPr>
        <w:rFonts w:ascii="Wingdings" w:hAnsi="Wingdings" w:hint="default"/>
      </w:rPr>
    </w:lvl>
  </w:abstractNum>
  <w:abstractNum w:abstractNumId="13" w15:restartNumberingAfterBreak="0">
    <w:nsid w:val="3FCB07D5"/>
    <w:multiLevelType w:val="hybridMultilevel"/>
    <w:tmpl w:val="C588A4F2"/>
    <w:lvl w:ilvl="0" w:tplc="04050011">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440F346B"/>
    <w:multiLevelType w:val="multilevel"/>
    <w:tmpl w:val="4D984B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9865A97"/>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52308A"/>
    <w:multiLevelType w:val="multilevel"/>
    <w:tmpl w:val="A10AAA5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D241590"/>
    <w:multiLevelType w:val="multilevel"/>
    <w:tmpl w:val="E7BEF9A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CFF7EAC"/>
    <w:multiLevelType w:val="multilevel"/>
    <w:tmpl w:val="D3A26E9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E2F7A57"/>
    <w:multiLevelType w:val="multilevel"/>
    <w:tmpl w:val="612ADB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0FD0F3D"/>
    <w:multiLevelType w:val="multilevel"/>
    <w:tmpl w:val="AAC6F7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19155C0"/>
    <w:multiLevelType w:val="multilevel"/>
    <w:tmpl w:val="EBE0B76C"/>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8606748"/>
    <w:multiLevelType w:val="hybridMultilevel"/>
    <w:tmpl w:val="21C4D9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3E4404"/>
    <w:multiLevelType w:val="multilevel"/>
    <w:tmpl w:val="0B18D14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DD00E95"/>
    <w:multiLevelType w:val="hybridMultilevel"/>
    <w:tmpl w:val="8100619A"/>
    <w:lvl w:ilvl="0" w:tplc="1DB863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EEF16EC"/>
    <w:multiLevelType w:val="hybridMultilevel"/>
    <w:tmpl w:val="21C4D9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472433"/>
    <w:multiLevelType w:val="hybridMultilevel"/>
    <w:tmpl w:val="2934F3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0E7192E"/>
    <w:multiLevelType w:val="multilevel"/>
    <w:tmpl w:val="39A6E96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2D9472B"/>
    <w:multiLevelType w:val="multilevel"/>
    <w:tmpl w:val="DD36E8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72063AE"/>
    <w:multiLevelType w:val="multilevel"/>
    <w:tmpl w:val="8C087F28"/>
    <w:lvl w:ilvl="0">
      <w:start w:val="1"/>
      <w:numFmt w:val="upperRoman"/>
      <w:pStyle w:val="Pleading3L1"/>
      <w:suff w:val="nothing"/>
      <w:lvlText w:val="%1."/>
      <w:lvlJc w:val="left"/>
      <w:pPr>
        <w:tabs>
          <w:tab w:val="num" w:pos="720"/>
        </w:tabs>
        <w:ind w:left="0" w:firstLine="0"/>
      </w:pPr>
      <w:rPr>
        <w:b/>
        <w:i w:val="0"/>
        <w:caps w:val="0"/>
        <w:strike w:val="0"/>
        <w:dstrike w:val="0"/>
        <w:vanish w:val="0"/>
        <w:webHidden w:val="0"/>
        <w:color w:val="000000"/>
        <w:u w:val="none"/>
        <w:effect w:val="none"/>
        <w:vertAlign w:val="baseline"/>
        <w:specVanish w:val="0"/>
      </w:rPr>
    </w:lvl>
    <w:lvl w:ilvl="1">
      <w:start w:val="1"/>
      <w:numFmt w:val="decimal"/>
      <w:pStyle w:val="Pleading3L2"/>
      <w:isLgl/>
      <w:lvlText w:val="%1.%2."/>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2">
      <w:start w:val="1"/>
      <w:numFmt w:val="decimal"/>
      <w:pStyle w:val="Pleading3L3"/>
      <w:isLgl/>
      <w:lvlText w:val="%1.%2.%3."/>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3">
      <w:start w:val="1"/>
      <w:numFmt w:val="lowerLetter"/>
      <w:pStyle w:val="Pleading3L4"/>
      <w:lvlText w:val="(%4)"/>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4">
      <w:start w:val="1"/>
      <w:numFmt w:val="decimal"/>
      <w:pStyle w:val="Pleading3L5"/>
      <w:lvlText w:val="(%5)"/>
      <w:lvlJc w:val="left"/>
      <w:pPr>
        <w:tabs>
          <w:tab w:val="num" w:pos="3600"/>
        </w:tabs>
        <w:ind w:left="3600" w:hanging="720"/>
      </w:pPr>
      <w:rPr>
        <w:b w:val="0"/>
        <w:i w:val="0"/>
        <w:caps w:val="0"/>
        <w:strike w:val="0"/>
        <w:dstrike w:val="0"/>
        <w:vanish w:val="0"/>
        <w:webHidden w:val="0"/>
        <w:color w:val="000000"/>
        <w:u w:val="none"/>
        <w:effect w:val="none"/>
        <w:vertAlign w:val="baseline"/>
        <w:specVanish w:val="0"/>
      </w:rPr>
    </w:lvl>
    <w:lvl w:ilvl="5">
      <w:start w:val="1"/>
      <w:numFmt w:val="lowerLetter"/>
      <w:pStyle w:val="Pleading3L6"/>
      <w:lvlText w:val="(%6)"/>
      <w:lvlJc w:val="left"/>
      <w:pPr>
        <w:tabs>
          <w:tab w:val="num" w:pos="4320"/>
        </w:tabs>
        <w:ind w:left="4320" w:hanging="720"/>
      </w:pPr>
      <w:rPr>
        <w:b w:val="0"/>
        <w:i w:val="0"/>
        <w:caps w:val="0"/>
        <w:strike w:val="0"/>
        <w:dstrike w:val="0"/>
        <w:vanish w:val="0"/>
        <w:webHidden w:val="0"/>
        <w:color w:val="000000"/>
        <w:u w:val="none"/>
        <w:effect w:val="none"/>
        <w:vertAlign w:val="baseline"/>
        <w:specVanish w:val="0"/>
      </w:rPr>
    </w:lvl>
    <w:lvl w:ilvl="6">
      <w:start w:val="1"/>
      <w:numFmt w:val="lowerRoman"/>
      <w:pStyle w:val="Pleading3L7"/>
      <w:lvlText w:val="(%7)"/>
      <w:lvlJc w:val="left"/>
      <w:pPr>
        <w:tabs>
          <w:tab w:val="num" w:pos="5040"/>
        </w:tabs>
        <w:ind w:left="5040" w:hanging="720"/>
      </w:pPr>
      <w:rPr>
        <w:b w:val="0"/>
        <w:i w:val="0"/>
        <w:caps w:val="0"/>
        <w:strike w:val="0"/>
        <w:dstrike w:val="0"/>
        <w:vanish w:val="0"/>
        <w:webHidden w:val="0"/>
        <w:color w:val="000000"/>
        <w:u w:val="none"/>
        <w:effect w:val="none"/>
        <w:vertAlign w:val="baseline"/>
        <w:specVanish w:val="0"/>
      </w:rPr>
    </w:lvl>
    <w:lvl w:ilvl="7">
      <w:start w:val="1"/>
      <w:numFmt w:val="lowerLetter"/>
      <w:pStyle w:val="Pleading3L8"/>
      <w:lvlText w:val="%8)"/>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8">
      <w:start w:val="1"/>
      <w:numFmt w:val="lowerRoman"/>
      <w:pStyle w:val="Pleading3L9"/>
      <w:lvlText w:val="%9)"/>
      <w:lvlJc w:val="left"/>
      <w:pPr>
        <w:tabs>
          <w:tab w:val="num" w:pos="6480"/>
        </w:tabs>
        <w:ind w:left="6480" w:hanging="720"/>
      </w:pPr>
      <w:rPr>
        <w:b w:val="0"/>
        <w:i w:val="0"/>
        <w:caps w:val="0"/>
        <w:strike w:val="0"/>
        <w:dstrike w:val="0"/>
        <w:vanish w:val="0"/>
        <w:webHidden w:val="0"/>
        <w:color w:val="000000"/>
        <w:u w:val="none"/>
        <w:effect w:val="none"/>
        <w:vertAlign w:val="baseline"/>
        <w:specVanish w:val="0"/>
      </w:rPr>
    </w:lvl>
  </w:abstractNum>
  <w:abstractNum w:abstractNumId="30" w15:restartNumberingAfterBreak="0">
    <w:nsid w:val="7BE2501D"/>
    <w:multiLevelType w:val="multilevel"/>
    <w:tmpl w:val="82186BD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CCC6D41"/>
    <w:multiLevelType w:val="multilevel"/>
    <w:tmpl w:val="2F6826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CD30DD6"/>
    <w:multiLevelType w:val="multilevel"/>
    <w:tmpl w:val="F5A6A26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DAD30A9"/>
    <w:multiLevelType w:val="multilevel"/>
    <w:tmpl w:val="E098AB1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E92013B"/>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46284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620940">
    <w:abstractNumId w:val="26"/>
  </w:num>
  <w:num w:numId="3" w16cid:durableId="1493523845">
    <w:abstractNumId w:val="24"/>
  </w:num>
  <w:num w:numId="4" w16cid:durableId="235827278">
    <w:abstractNumId w:val="11"/>
  </w:num>
  <w:num w:numId="5" w16cid:durableId="257905276">
    <w:abstractNumId w:val="5"/>
  </w:num>
  <w:num w:numId="6" w16cid:durableId="1651593327">
    <w:abstractNumId w:val="12"/>
  </w:num>
  <w:num w:numId="7" w16cid:durableId="1367679694">
    <w:abstractNumId w:val="34"/>
  </w:num>
  <w:num w:numId="8" w16cid:durableId="478227460">
    <w:abstractNumId w:val="15"/>
  </w:num>
  <w:num w:numId="9" w16cid:durableId="1529368890">
    <w:abstractNumId w:val="6"/>
  </w:num>
  <w:num w:numId="10" w16cid:durableId="2062168753">
    <w:abstractNumId w:val="28"/>
  </w:num>
  <w:num w:numId="11" w16cid:durableId="1769696275">
    <w:abstractNumId w:val="19"/>
  </w:num>
  <w:num w:numId="12" w16cid:durableId="476806088">
    <w:abstractNumId w:val="20"/>
  </w:num>
  <w:num w:numId="13" w16cid:durableId="118454401">
    <w:abstractNumId w:val="2"/>
  </w:num>
  <w:num w:numId="14" w16cid:durableId="813911370">
    <w:abstractNumId w:val="9"/>
  </w:num>
  <w:num w:numId="15" w16cid:durableId="508179395">
    <w:abstractNumId w:val="14"/>
  </w:num>
  <w:num w:numId="16" w16cid:durableId="292907582">
    <w:abstractNumId w:val="27"/>
  </w:num>
  <w:num w:numId="17" w16cid:durableId="1027172566">
    <w:abstractNumId w:val="3"/>
  </w:num>
  <w:num w:numId="18" w16cid:durableId="435364986">
    <w:abstractNumId w:val="4"/>
  </w:num>
  <w:num w:numId="19" w16cid:durableId="1894149860">
    <w:abstractNumId w:val="7"/>
  </w:num>
  <w:num w:numId="20" w16cid:durableId="1418672553">
    <w:abstractNumId w:val="13"/>
  </w:num>
  <w:num w:numId="21" w16cid:durableId="669334364">
    <w:abstractNumId w:val="22"/>
  </w:num>
  <w:num w:numId="22" w16cid:durableId="91558829">
    <w:abstractNumId w:val="25"/>
  </w:num>
  <w:num w:numId="23" w16cid:durableId="290327919">
    <w:abstractNumId w:val="31"/>
  </w:num>
  <w:num w:numId="24" w16cid:durableId="1714891681">
    <w:abstractNumId w:val="1"/>
  </w:num>
  <w:num w:numId="25" w16cid:durableId="1916087747">
    <w:abstractNumId w:val="23"/>
  </w:num>
  <w:num w:numId="26" w16cid:durableId="385179180">
    <w:abstractNumId w:val="16"/>
  </w:num>
  <w:num w:numId="27" w16cid:durableId="677273352">
    <w:abstractNumId w:val="32"/>
  </w:num>
  <w:num w:numId="28" w16cid:durableId="1878153978">
    <w:abstractNumId w:val="30"/>
  </w:num>
  <w:num w:numId="29" w16cid:durableId="1714843376">
    <w:abstractNumId w:val="33"/>
  </w:num>
  <w:num w:numId="30" w16cid:durableId="543831376">
    <w:abstractNumId w:val="10"/>
  </w:num>
  <w:num w:numId="31" w16cid:durableId="1599947188">
    <w:abstractNumId w:val="0"/>
  </w:num>
  <w:num w:numId="32" w16cid:durableId="657464620">
    <w:abstractNumId w:val="17"/>
  </w:num>
  <w:num w:numId="33" w16cid:durableId="614559895">
    <w:abstractNumId w:val="21"/>
  </w:num>
  <w:num w:numId="34" w16cid:durableId="1388259839">
    <w:abstractNumId w:val="8"/>
  </w:num>
  <w:num w:numId="35" w16cid:durableId="67098583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7B2"/>
    <w:rsid w:val="00000BC3"/>
    <w:rsid w:val="00000EAD"/>
    <w:rsid w:val="0000111E"/>
    <w:rsid w:val="00001605"/>
    <w:rsid w:val="00004396"/>
    <w:rsid w:val="00004C8D"/>
    <w:rsid w:val="00011049"/>
    <w:rsid w:val="00011E7C"/>
    <w:rsid w:val="0001239B"/>
    <w:rsid w:val="000142EA"/>
    <w:rsid w:val="00016C6F"/>
    <w:rsid w:val="0002440B"/>
    <w:rsid w:val="00026179"/>
    <w:rsid w:val="00026417"/>
    <w:rsid w:val="00026853"/>
    <w:rsid w:val="00032873"/>
    <w:rsid w:val="00033214"/>
    <w:rsid w:val="00033ED2"/>
    <w:rsid w:val="0003591B"/>
    <w:rsid w:val="00037CF0"/>
    <w:rsid w:val="00040433"/>
    <w:rsid w:val="00042977"/>
    <w:rsid w:val="000531E0"/>
    <w:rsid w:val="00055F81"/>
    <w:rsid w:val="00062447"/>
    <w:rsid w:val="0006558C"/>
    <w:rsid w:val="00070360"/>
    <w:rsid w:val="00083398"/>
    <w:rsid w:val="00085043"/>
    <w:rsid w:val="0009167F"/>
    <w:rsid w:val="00094957"/>
    <w:rsid w:val="000952B1"/>
    <w:rsid w:val="000A268C"/>
    <w:rsid w:val="000A40CD"/>
    <w:rsid w:val="000B3AAC"/>
    <w:rsid w:val="000B46C9"/>
    <w:rsid w:val="000B6355"/>
    <w:rsid w:val="000C33CE"/>
    <w:rsid w:val="000C3B13"/>
    <w:rsid w:val="000C4778"/>
    <w:rsid w:val="000C6F38"/>
    <w:rsid w:val="000D09A3"/>
    <w:rsid w:val="000D3743"/>
    <w:rsid w:val="000D3A31"/>
    <w:rsid w:val="000D58CB"/>
    <w:rsid w:val="000D6EFF"/>
    <w:rsid w:val="000E012A"/>
    <w:rsid w:val="000E19F2"/>
    <w:rsid w:val="000E43E2"/>
    <w:rsid w:val="000E6212"/>
    <w:rsid w:val="000F1E99"/>
    <w:rsid w:val="000F65C6"/>
    <w:rsid w:val="00102C79"/>
    <w:rsid w:val="0010371F"/>
    <w:rsid w:val="00110300"/>
    <w:rsid w:val="001119F0"/>
    <w:rsid w:val="0011750E"/>
    <w:rsid w:val="00120E3F"/>
    <w:rsid w:val="00122000"/>
    <w:rsid w:val="001221BB"/>
    <w:rsid w:val="0012645C"/>
    <w:rsid w:val="00126A0C"/>
    <w:rsid w:val="00127518"/>
    <w:rsid w:val="00132793"/>
    <w:rsid w:val="0013373A"/>
    <w:rsid w:val="00134CA0"/>
    <w:rsid w:val="001360C7"/>
    <w:rsid w:val="0013778C"/>
    <w:rsid w:val="00140B79"/>
    <w:rsid w:val="001420BF"/>
    <w:rsid w:val="00145CDF"/>
    <w:rsid w:val="001504E7"/>
    <w:rsid w:val="0015068F"/>
    <w:rsid w:val="00151779"/>
    <w:rsid w:val="00153518"/>
    <w:rsid w:val="0015726A"/>
    <w:rsid w:val="001575D6"/>
    <w:rsid w:val="00160787"/>
    <w:rsid w:val="00161626"/>
    <w:rsid w:val="00163B51"/>
    <w:rsid w:val="001645EC"/>
    <w:rsid w:val="001741CA"/>
    <w:rsid w:val="001762A1"/>
    <w:rsid w:val="001772D3"/>
    <w:rsid w:val="00180AD1"/>
    <w:rsid w:val="00194696"/>
    <w:rsid w:val="001947D2"/>
    <w:rsid w:val="00197056"/>
    <w:rsid w:val="001B0CD7"/>
    <w:rsid w:val="001B3958"/>
    <w:rsid w:val="001B7EAD"/>
    <w:rsid w:val="001C004C"/>
    <w:rsid w:val="001C1E4B"/>
    <w:rsid w:val="001C379C"/>
    <w:rsid w:val="001C67CF"/>
    <w:rsid w:val="001C79E6"/>
    <w:rsid w:val="001D1A86"/>
    <w:rsid w:val="001D6077"/>
    <w:rsid w:val="001E255F"/>
    <w:rsid w:val="001E2F92"/>
    <w:rsid w:val="001E5002"/>
    <w:rsid w:val="001F2553"/>
    <w:rsid w:val="001F7C9D"/>
    <w:rsid w:val="00206B4D"/>
    <w:rsid w:val="00210306"/>
    <w:rsid w:val="00210623"/>
    <w:rsid w:val="00213225"/>
    <w:rsid w:val="00213A66"/>
    <w:rsid w:val="00213F31"/>
    <w:rsid w:val="00214F7A"/>
    <w:rsid w:val="00215A1D"/>
    <w:rsid w:val="00221F52"/>
    <w:rsid w:val="002224EC"/>
    <w:rsid w:val="002237EC"/>
    <w:rsid w:val="00225B4F"/>
    <w:rsid w:val="00226EF9"/>
    <w:rsid w:val="0023134F"/>
    <w:rsid w:val="00231AB6"/>
    <w:rsid w:val="0023357A"/>
    <w:rsid w:val="00234A97"/>
    <w:rsid w:val="00235CDA"/>
    <w:rsid w:val="0023752D"/>
    <w:rsid w:val="002402C3"/>
    <w:rsid w:val="00243DE2"/>
    <w:rsid w:val="00243F08"/>
    <w:rsid w:val="00247346"/>
    <w:rsid w:val="002477B2"/>
    <w:rsid w:val="00251D5A"/>
    <w:rsid w:val="00262124"/>
    <w:rsid w:val="00262DEB"/>
    <w:rsid w:val="0026545E"/>
    <w:rsid w:val="00272D7B"/>
    <w:rsid w:val="00282C08"/>
    <w:rsid w:val="00284D08"/>
    <w:rsid w:val="00284E05"/>
    <w:rsid w:val="0028534B"/>
    <w:rsid w:val="002931F5"/>
    <w:rsid w:val="002B26E4"/>
    <w:rsid w:val="002B2C55"/>
    <w:rsid w:val="002B40B9"/>
    <w:rsid w:val="002B6AB0"/>
    <w:rsid w:val="002C2368"/>
    <w:rsid w:val="002C671C"/>
    <w:rsid w:val="002C6827"/>
    <w:rsid w:val="002C7C24"/>
    <w:rsid w:val="002D212B"/>
    <w:rsid w:val="002E0A20"/>
    <w:rsid w:val="002E0BBD"/>
    <w:rsid w:val="002E2DE9"/>
    <w:rsid w:val="002F076B"/>
    <w:rsid w:val="002F1A74"/>
    <w:rsid w:val="002F74F3"/>
    <w:rsid w:val="002F7600"/>
    <w:rsid w:val="002F7B1F"/>
    <w:rsid w:val="00304474"/>
    <w:rsid w:val="00304D35"/>
    <w:rsid w:val="003050C7"/>
    <w:rsid w:val="00310E10"/>
    <w:rsid w:val="00313E94"/>
    <w:rsid w:val="00313F5E"/>
    <w:rsid w:val="00315933"/>
    <w:rsid w:val="00315A2A"/>
    <w:rsid w:val="00316B59"/>
    <w:rsid w:val="00321C0C"/>
    <w:rsid w:val="00322373"/>
    <w:rsid w:val="0032382A"/>
    <w:rsid w:val="00326313"/>
    <w:rsid w:val="003310B3"/>
    <w:rsid w:val="00331239"/>
    <w:rsid w:val="00333AD8"/>
    <w:rsid w:val="003404AD"/>
    <w:rsid w:val="0034183F"/>
    <w:rsid w:val="003459A0"/>
    <w:rsid w:val="00345A85"/>
    <w:rsid w:val="00346B5D"/>
    <w:rsid w:val="003524D2"/>
    <w:rsid w:val="003568D1"/>
    <w:rsid w:val="003603BE"/>
    <w:rsid w:val="003635EE"/>
    <w:rsid w:val="0036531B"/>
    <w:rsid w:val="003658AA"/>
    <w:rsid w:val="00370D7E"/>
    <w:rsid w:val="00390F8D"/>
    <w:rsid w:val="003910E0"/>
    <w:rsid w:val="00392151"/>
    <w:rsid w:val="003941D9"/>
    <w:rsid w:val="003942DB"/>
    <w:rsid w:val="003961F0"/>
    <w:rsid w:val="003A28F1"/>
    <w:rsid w:val="003A2B9A"/>
    <w:rsid w:val="003A7D59"/>
    <w:rsid w:val="003B0D75"/>
    <w:rsid w:val="003B32B5"/>
    <w:rsid w:val="003B64C7"/>
    <w:rsid w:val="003B7EFD"/>
    <w:rsid w:val="003C1A24"/>
    <w:rsid w:val="003C78D0"/>
    <w:rsid w:val="003C7CD6"/>
    <w:rsid w:val="003D409B"/>
    <w:rsid w:val="003E11D5"/>
    <w:rsid w:val="003E2C49"/>
    <w:rsid w:val="003E3BFE"/>
    <w:rsid w:val="003E3C8F"/>
    <w:rsid w:val="003F42E2"/>
    <w:rsid w:val="003F65F2"/>
    <w:rsid w:val="004003D4"/>
    <w:rsid w:val="00401210"/>
    <w:rsid w:val="0040298E"/>
    <w:rsid w:val="0040714E"/>
    <w:rsid w:val="004168FE"/>
    <w:rsid w:val="004220C7"/>
    <w:rsid w:val="004224B0"/>
    <w:rsid w:val="00422CF6"/>
    <w:rsid w:val="00424EB5"/>
    <w:rsid w:val="0043111A"/>
    <w:rsid w:val="00436CBE"/>
    <w:rsid w:val="0044126D"/>
    <w:rsid w:val="00442E47"/>
    <w:rsid w:val="004531A0"/>
    <w:rsid w:val="004537BA"/>
    <w:rsid w:val="00454F89"/>
    <w:rsid w:val="004636EB"/>
    <w:rsid w:val="00467911"/>
    <w:rsid w:val="00475811"/>
    <w:rsid w:val="00476907"/>
    <w:rsid w:val="00477296"/>
    <w:rsid w:val="00480A5D"/>
    <w:rsid w:val="004816D9"/>
    <w:rsid w:val="00482232"/>
    <w:rsid w:val="0048755A"/>
    <w:rsid w:val="004905C4"/>
    <w:rsid w:val="00491CA0"/>
    <w:rsid w:val="004973F9"/>
    <w:rsid w:val="004979C5"/>
    <w:rsid w:val="00497F03"/>
    <w:rsid w:val="004A0C23"/>
    <w:rsid w:val="004B0087"/>
    <w:rsid w:val="004B2D6D"/>
    <w:rsid w:val="004B5716"/>
    <w:rsid w:val="004B573A"/>
    <w:rsid w:val="004B62E1"/>
    <w:rsid w:val="004B7C22"/>
    <w:rsid w:val="004C0628"/>
    <w:rsid w:val="004C406A"/>
    <w:rsid w:val="004C7492"/>
    <w:rsid w:val="004C7666"/>
    <w:rsid w:val="004C79C0"/>
    <w:rsid w:val="004D1C89"/>
    <w:rsid w:val="004D2385"/>
    <w:rsid w:val="004D4513"/>
    <w:rsid w:val="004D4C32"/>
    <w:rsid w:val="004E267A"/>
    <w:rsid w:val="004E6A3F"/>
    <w:rsid w:val="004F104D"/>
    <w:rsid w:val="004F540B"/>
    <w:rsid w:val="004F5D2A"/>
    <w:rsid w:val="00501B8C"/>
    <w:rsid w:val="005030FD"/>
    <w:rsid w:val="0050350C"/>
    <w:rsid w:val="00503963"/>
    <w:rsid w:val="0050497D"/>
    <w:rsid w:val="00504997"/>
    <w:rsid w:val="00513901"/>
    <w:rsid w:val="00513B93"/>
    <w:rsid w:val="00515BB1"/>
    <w:rsid w:val="0051710F"/>
    <w:rsid w:val="00520996"/>
    <w:rsid w:val="0052132F"/>
    <w:rsid w:val="00523C9E"/>
    <w:rsid w:val="00524D1F"/>
    <w:rsid w:val="005271B6"/>
    <w:rsid w:val="00530AF3"/>
    <w:rsid w:val="005321FF"/>
    <w:rsid w:val="00533C91"/>
    <w:rsid w:val="00540BCB"/>
    <w:rsid w:val="00540BDB"/>
    <w:rsid w:val="00546747"/>
    <w:rsid w:val="00550AEA"/>
    <w:rsid w:val="005569B6"/>
    <w:rsid w:val="00557029"/>
    <w:rsid w:val="0056272B"/>
    <w:rsid w:val="00563382"/>
    <w:rsid w:val="00564736"/>
    <w:rsid w:val="00565C32"/>
    <w:rsid w:val="0056702A"/>
    <w:rsid w:val="0056757B"/>
    <w:rsid w:val="00571080"/>
    <w:rsid w:val="005727E7"/>
    <w:rsid w:val="00574E8B"/>
    <w:rsid w:val="00575CC0"/>
    <w:rsid w:val="00576019"/>
    <w:rsid w:val="00576F7E"/>
    <w:rsid w:val="00577A9C"/>
    <w:rsid w:val="00593F95"/>
    <w:rsid w:val="005A41DA"/>
    <w:rsid w:val="005B0F83"/>
    <w:rsid w:val="005C1858"/>
    <w:rsid w:val="005C1B2F"/>
    <w:rsid w:val="005C6C15"/>
    <w:rsid w:val="005D02D0"/>
    <w:rsid w:val="005D1FC5"/>
    <w:rsid w:val="005D2256"/>
    <w:rsid w:val="005D54D7"/>
    <w:rsid w:val="005E0E1D"/>
    <w:rsid w:val="005E2F03"/>
    <w:rsid w:val="005F0C7D"/>
    <w:rsid w:val="005F0F26"/>
    <w:rsid w:val="005F3243"/>
    <w:rsid w:val="005F4717"/>
    <w:rsid w:val="005F4E70"/>
    <w:rsid w:val="005F55BD"/>
    <w:rsid w:val="00600C33"/>
    <w:rsid w:val="006024A9"/>
    <w:rsid w:val="00602BBE"/>
    <w:rsid w:val="0060351B"/>
    <w:rsid w:val="00603D87"/>
    <w:rsid w:val="006100F5"/>
    <w:rsid w:val="00610A7E"/>
    <w:rsid w:val="0061197D"/>
    <w:rsid w:val="006146DC"/>
    <w:rsid w:val="00615FEC"/>
    <w:rsid w:val="006174BB"/>
    <w:rsid w:val="006178C9"/>
    <w:rsid w:val="00617A56"/>
    <w:rsid w:val="006215D6"/>
    <w:rsid w:val="00622F1F"/>
    <w:rsid w:val="006303C8"/>
    <w:rsid w:val="0063093C"/>
    <w:rsid w:val="00632D5A"/>
    <w:rsid w:val="00634B0E"/>
    <w:rsid w:val="00642C36"/>
    <w:rsid w:val="006560F0"/>
    <w:rsid w:val="00657035"/>
    <w:rsid w:val="0066314E"/>
    <w:rsid w:val="00664211"/>
    <w:rsid w:val="006668DB"/>
    <w:rsid w:val="006751A6"/>
    <w:rsid w:val="006761D0"/>
    <w:rsid w:val="006820DA"/>
    <w:rsid w:val="0068776E"/>
    <w:rsid w:val="00690A11"/>
    <w:rsid w:val="00691958"/>
    <w:rsid w:val="00695369"/>
    <w:rsid w:val="006A548F"/>
    <w:rsid w:val="006A5CA8"/>
    <w:rsid w:val="006A75D8"/>
    <w:rsid w:val="006B25BC"/>
    <w:rsid w:val="006B300B"/>
    <w:rsid w:val="006B3B96"/>
    <w:rsid w:val="006B3F08"/>
    <w:rsid w:val="006B4D3F"/>
    <w:rsid w:val="006C08FC"/>
    <w:rsid w:val="006C2ABA"/>
    <w:rsid w:val="006C31B3"/>
    <w:rsid w:val="006C3DA7"/>
    <w:rsid w:val="006D03CF"/>
    <w:rsid w:val="006D0A56"/>
    <w:rsid w:val="006D0D7F"/>
    <w:rsid w:val="006D2D86"/>
    <w:rsid w:val="006D50A3"/>
    <w:rsid w:val="006D75BA"/>
    <w:rsid w:val="006E0C2E"/>
    <w:rsid w:val="006E1434"/>
    <w:rsid w:val="006E5E84"/>
    <w:rsid w:val="006E6885"/>
    <w:rsid w:val="006E77B3"/>
    <w:rsid w:val="006E7D92"/>
    <w:rsid w:val="006F3996"/>
    <w:rsid w:val="006F4D7F"/>
    <w:rsid w:val="006F50D1"/>
    <w:rsid w:val="006F794F"/>
    <w:rsid w:val="0070267F"/>
    <w:rsid w:val="007173F9"/>
    <w:rsid w:val="00717D7B"/>
    <w:rsid w:val="0072014B"/>
    <w:rsid w:val="00721D27"/>
    <w:rsid w:val="007242C4"/>
    <w:rsid w:val="00733F51"/>
    <w:rsid w:val="0073432F"/>
    <w:rsid w:val="00734A67"/>
    <w:rsid w:val="00735F10"/>
    <w:rsid w:val="007369A8"/>
    <w:rsid w:val="00736E2F"/>
    <w:rsid w:val="0074119A"/>
    <w:rsid w:val="00741E43"/>
    <w:rsid w:val="007444BC"/>
    <w:rsid w:val="00745BB4"/>
    <w:rsid w:val="00750BD9"/>
    <w:rsid w:val="00751B27"/>
    <w:rsid w:val="00752F82"/>
    <w:rsid w:val="00753D31"/>
    <w:rsid w:val="00755611"/>
    <w:rsid w:val="007614B8"/>
    <w:rsid w:val="00762000"/>
    <w:rsid w:val="00763FE3"/>
    <w:rsid w:val="007667A5"/>
    <w:rsid w:val="00767AC1"/>
    <w:rsid w:val="007717AF"/>
    <w:rsid w:val="007747EC"/>
    <w:rsid w:val="00776E6F"/>
    <w:rsid w:val="00776FDB"/>
    <w:rsid w:val="00777A21"/>
    <w:rsid w:val="00780CEE"/>
    <w:rsid w:val="00785C10"/>
    <w:rsid w:val="00786DE1"/>
    <w:rsid w:val="0078750F"/>
    <w:rsid w:val="00791AA8"/>
    <w:rsid w:val="007969F9"/>
    <w:rsid w:val="00797534"/>
    <w:rsid w:val="007A39F8"/>
    <w:rsid w:val="007A76FB"/>
    <w:rsid w:val="007B0818"/>
    <w:rsid w:val="007B4009"/>
    <w:rsid w:val="007B5953"/>
    <w:rsid w:val="007B5B84"/>
    <w:rsid w:val="007B64E6"/>
    <w:rsid w:val="007C0AC7"/>
    <w:rsid w:val="007D7F32"/>
    <w:rsid w:val="007E2892"/>
    <w:rsid w:val="007E624C"/>
    <w:rsid w:val="007F237A"/>
    <w:rsid w:val="007F7614"/>
    <w:rsid w:val="00801FB2"/>
    <w:rsid w:val="00802C9A"/>
    <w:rsid w:val="008038EC"/>
    <w:rsid w:val="00803AC0"/>
    <w:rsid w:val="008054BB"/>
    <w:rsid w:val="00807484"/>
    <w:rsid w:val="00810BF0"/>
    <w:rsid w:val="008170F6"/>
    <w:rsid w:val="0081725F"/>
    <w:rsid w:val="00820D96"/>
    <w:rsid w:val="00821F00"/>
    <w:rsid w:val="00822595"/>
    <w:rsid w:val="0082475C"/>
    <w:rsid w:val="00826DBA"/>
    <w:rsid w:val="00830206"/>
    <w:rsid w:val="00830BD3"/>
    <w:rsid w:val="008343CB"/>
    <w:rsid w:val="00843DB1"/>
    <w:rsid w:val="00844A30"/>
    <w:rsid w:val="00844AA3"/>
    <w:rsid w:val="0084745C"/>
    <w:rsid w:val="008478D4"/>
    <w:rsid w:val="0085229D"/>
    <w:rsid w:val="00852D17"/>
    <w:rsid w:val="00853CB2"/>
    <w:rsid w:val="00853FC9"/>
    <w:rsid w:val="0087105B"/>
    <w:rsid w:val="00871B3A"/>
    <w:rsid w:val="0087365E"/>
    <w:rsid w:val="00881A4E"/>
    <w:rsid w:val="00883505"/>
    <w:rsid w:val="00885DDF"/>
    <w:rsid w:val="0088774D"/>
    <w:rsid w:val="0088783A"/>
    <w:rsid w:val="008908DF"/>
    <w:rsid w:val="00892DE2"/>
    <w:rsid w:val="00892F0B"/>
    <w:rsid w:val="00892F7F"/>
    <w:rsid w:val="008A0E59"/>
    <w:rsid w:val="008B191C"/>
    <w:rsid w:val="008B3C5F"/>
    <w:rsid w:val="008B6B7D"/>
    <w:rsid w:val="008C016A"/>
    <w:rsid w:val="008C0B26"/>
    <w:rsid w:val="008C4C12"/>
    <w:rsid w:val="008C5834"/>
    <w:rsid w:val="008C6856"/>
    <w:rsid w:val="008D6587"/>
    <w:rsid w:val="008E0CFD"/>
    <w:rsid w:val="008E23FC"/>
    <w:rsid w:val="008E3C68"/>
    <w:rsid w:val="008E4297"/>
    <w:rsid w:val="008E5FE8"/>
    <w:rsid w:val="008E661C"/>
    <w:rsid w:val="008F14CB"/>
    <w:rsid w:val="008F3DB3"/>
    <w:rsid w:val="008F56D4"/>
    <w:rsid w:val="008F6D41"/>
    <w:rsid w:val="00903A65"/>
    <w:rsid w:val="009075F9"/>
    <w:rsid w:val="009078F2"/>
    <w:rsid w:val="00910317"/>
    <w:rsid w:val="00912233"/>
    <w:rsid w:val="00912629"/>
    <w:rsid w:val="00916B21"/>
    <w:rsid w:val="009214B5"/>
    <w:rsid w:val="009216D0"/>
    <w:rsid w:val="00926082"/>
    <w:rsid w:val="009264EF"/>
    <w:rsid w:val="00927699"/>
    <w:rsid w:val="00927B8D"/>
    <w:rsid w:val="00930E9F"/>
    <w:rsid w:val="0093442F"/>
    <w:rsid w:val="009428A4"/>
    <w:rsid w:val="00944177"/>
    <w:rsid w:val="009468EE"/>
    <w:rsid w:val="00947EB6"/>
    <w:rsid w:val="0095296E"/>
    <w:rsid w:val="00962C26"/>
    <w:rsid w:val="00962F7C"/>
    <w:rsid w:val="00963C9D"/>
    <w:rsid w:val="00965307"/>
    <w:rsid w:val="009653A0"/>
    <w:rsid w:val="00970F4A"/>
    <w:rsid w:val="00971064"/>
    <w:rsid w:val="009723A5"/>
    <w:rsid w:val="00974AAE"/>
    <w:rsid w:val="00980AE1"/>
    <w:rsid w:val="009825AE"/>
    <w:rsid w:val="00983BCE"/>
    <w:rsid w:val="0098447A"/>
    <w:rsid w:val="0098574E"/>
    <w:rsid w:val="00992A83"/>
    <w:rsid w:val="009A207E"/>
    <w:rsid w:val="009A34D3"/>
    <w:rsid w:val="009A6E92"/>
    <w:rsid w:val="009B071A"/>
    <w:rsid w:val="009B189F"/>
    <w:rsid w:val="009B3665"/>
    <w:rsid w:val="009B3929"/>
    <w:rsid w:val="009B75DD"/>
    <w:rsid w:val="009C1E71"/>
    <w:rsid w:val="009C6245"/>
    <w:rsid w:val="009C7A92"/>
    <w:rsid w:val="009D0B7B"/>
    <w:rsid w:val="009D17E7"/>
    <w:rsid w:val="009D3B29"/>
    <w:rsid w:val="009D46A9"/>
    <w:rsid w:val="009D6E4D"/>
    <w:rsid w:val="009E03A3"/>
    <w:rsid w:val="009E5694"/>
    <w:rsid w:val="009E7F34"/>
    <w:rsid w:val="009F0433"/>
    <w:rsid w:val="009F0EF9"/>
    <w:rsid w:val="009F23C5"/>
    <w:rsid w:val="009F4145"/>
    <w:rsid w:val="009F71D2"/>
    <w:rsid w:val="00A028C4"/>
    <w:rsid w:val="00A03A1C"/>
    <w:rsid w:val="00A077BD"/>
    <w:rsid w:val="00A10FB8"/>
    <w:rsid w:val="00A11597"/>
    <w:rsid w:val="00A1466F"/>
    <w:rsid w:val="00A152B8"/>
    <w:rsid w:val="00A157EF"/>
    <w:rsid w:val="00A2158E"/>
    <w:rsid w:val="00A23CE9"/>
    <w:rsid w:val="00A2442F"/>
    <w:rsid w:val="00A249C7"/>
    <w:rsid w:val="00A24C0F"/>
    <w:rsid w:val="00A27438"/>
    <w:rsid w:val="00A30C3A"/>
    <w:rsid w:val="00A31D89"/>
    <w:rsid w:val="00A34820"/>
    <w:rsid w:val="00A34DDD"/>
    <w:rsid w:val="00A3524B"/>
    <w:rsid w:val="00A36022"/>
    <w:rsid w:val="00A42D62"/>
    <w:rsid w:val="00A42F71"/>
    <w:rsid w:val="00A447B9"/>
    <w:rsid w:val="00A46BB1"/>
    <w:rsid w:val="00A5034C"/>
    <w:rsid w:val="00A5090B"/>
    <w:rsid w:val="00A52EA5"/>
    <w:rsid w:val="00A54BF4"/>
    <w:rsid w:val="00A605D7"/>
    <w:rsid w:val="00A6078F"/>
    <w:rsid w:val="00A64716"/>
    <w:rsid w:val="00A76AC7"/>
    <w:rsid w:val="00A77C25"/>
    <w:rsid w:val="00A822E9"/>
    <w:rsid w:val="00A83B2A"/>
    <w:rsid w:val="00A849F3"/>
    <w:rsid w:val="00A90E62"/>
    <w:rsid w:val="00A91DC8"/>
    <w:rsid w:val="00AA0EC1"/>
    <w:rsid w:val="00AA16B7"/>
    <w:rsid w:val="00AA17D2"/>
    <w:rsid w:val="00AB0547"/>
    <w:rsid w:val="00AB144D"/>
    <w:rsid w:val="00AB5034"/>
    <w:rsid w:val="00AB5C21"/>
    <w:rsid w:val="00AB5F27"/>
    <w:rsid w:val="00AB5FD0"/>
    <w:rsid w:val="00AB68F6"/>
    <w:rsid w:val="00AB7854"/>
    <w:rsid w:val="00AB7CFF"/>
    <w:rsid w:val="00AC14FE"/>
    <w:rsid w:val="00AC2518"/>
    <w:rsid w:val="00AC42EC"/>
    <w:rsid w:val="00AD4A94"/>
    <w:rsid w:val="00AD5E7D"/>
    <w:rsid w:val="00AD64A8"/>
    <w:rsid w:val="00AD664C"/>
    <w:rsid w:val="00AE1B7C"/>
    <w:rsid w:val="00AE20C9"/>
    <w:rsid w:val="00AE3E8A"/>
    <w:rsid w:val="00AE4B3F"/>
    <w:rsid w:val="00AF1DF3"/>
    <w:rsid w:val="00AF3BCF"/>
    <w:rsid w:val="00AF58D7"/>
    <w:rsid w:val="00AF64BC"/>
    <w:rsid w:val="00B00F19"/>
    <w:rsid w:val="00B027E0"/>
    <w:rsid w:val="00B03632"/>
    <w:rsid w:val="00B03C85"/>
    <w:rsid w:val="00B105C2"/>
    <w:rsid w:val="00B13C1C"/>
    <w:rsid w:val="00B16266"/>
    <w:rsid w:val="00B21C28"/>
    <w:rsid w:val="00B23919"/>
    <w:rsid w:val="00B2396F"/>
    <w:rsid w:val="00B26ABD"/>
    <w:rsid w:val="00B30DB5"/>
    <w:rsid w:val="00B33B69"/>
    <w:rsid w:val="00B41399"/>
    <w:rsid w:val="00B43E81"/>
    <w:rsid w:val="00B47419"/>
    <w:rsid w:val="00B47735"/>
    <w:rsid w:val="00B47E32"/>
    <w:rsid w:val="00B516DB"/>
    <w:rsid w:val="00B53F19"/>
    <w:rsid w:val="00B6048B"/>
    <w:rsid w:val="00B66591"/>
    <w:rsid w:val="00B7140B"/>
    <w:rsid w:val="00B7165B"/>
    <w:rsid w:val="00B73562"/>
    <w:rsid w:val="00B77F36"/>
    <w:rsid w:val="00B85A13"/>
    <w:rsid w:val="00B87194"/>
    <w:rsid w:val="00B876D2"/>
    <w:rsid w:val="00BA3CBE"/>
    <w:rsid w:val="00BA57D3"/>
    <w:rsid w:val="00BA780F"/>
    <w:rsid w:val="00BA787B"/>
    <w:rsid w:val="00BB191F"/>
    <w:rsid w:val="00BB41CE"/>
    <w:rsid w:val="00BB4608"/>
    <w:rsid w:val="00BB6CC9"/>
    <w:rsid w:val="00BC7DA4"/>
    <w:rsid w:val="00BD3966"/>
    <w:rsid w:val="00BD6879"/>
    <w:rsid w:val="00BD6FE0"/>
    <w:rsid w:val="00BE22EC"/>
    <w:rsid w:val="00BE5EFE"/>
    <w:rsid w:val="00BE788A"/>
    <w:rsid w:val="00BE7E1A"/>
    <w:rsid w:val="00BF1720"/>
    <w:rsid w:val="00BF7FE5"/>
    <w:rsid w:val="00C10076"/>
    <w:rsid w:val="00C10913"/>
    <w:rsid w:val="00C13566"/>
    <w:rsid w:val="00C15532"/>
    <w:rsid w:val="00C207E5"/>
    <w:rsid w:val="00C27B17"/>
    <w:rsid w:val="00C31165"/>
    <w:rsid w:val="00C3537D"/>
    <w:rsid w:val="00C42010"/>
    <w:rsid w:val="00C439E5"/>
    <w:rsid w:val="00C52CBC"/>
    <w:rsid w:val="00C52D7A"/>
    <w:rsid w:val="00C53587"/>
    <w:rsid w:val="00C53921"/>
    <w:rsid w:val="00C5468E"/>
    <w:rsid w:val="00C64BFA"/>
    <w:rsid w:val="00C70DA6"/>
    <w:rsid w:val="00C70FA2"/>
    <w:rsid w:val="00C72EB9"/>
    <w:rsid w:val="00C74E8F"/>
    <w:rsid w:val="00C7547B"/>
    <w:rsid w:val="00C80911"/>
    <w:rsid w:val="00C82FBF"/>
    <w:rsid w:val="00C853F0"/>
    <w:rsid w:val="00C90A87"/>
    <w:rsid w:val="00C90AC6"/>
    <w:rsid w:val="00C92ECB"/>
    <w:rsid w:val="00C93B6F"/>
    <w:rsid w:val="00C93EC1"/>
    <w:rsid w:val="00C957CB"/>
    <w:rsid w:val="00C96F3B"/>
    <w:rsid w:val="00CA05C3"/>
    <w:rsid w:val="00CA080C"/>
    <w:rsid w:val="00CA082C"/>
    <w:rsid w:val="00CA6DB4"/>
    <w:rsid w:val="00CB089D"/>
    <w:rsid w:val="00CB3E60"/>
    <w:rsid w:val="00CC43EA"/>
    <w:rsid w:val="00CC5023"/>
    <w:rsid w:val="00CC55CA"/>
    <w:rsid w:val="00CD2E72"/>
    <w:rsid w:val="00CD39B2"/>
    <w:rsid w:val="00CE097E"/>
    <w:rsid w:val="00CE2509"/>
    <w:rsid w:val="00CF51D9"/>
    <w:rsid w:val="00D058C6"/>
    <w:rsid w:val="00D05A74"/>
    <w:rsid w:val="00D074F2"/>
    <w:rsid w:val="00D07710"/>
    <w:rsid w:val="00D11B14"/>
    <w:rsid w:val="00D130CA"/>
    <w:rsid w:val="00D14EED"/>
    <w:rsid w:val="00D15FB0"/>
    <w:rsid w:val="00D16D21"/>
    <w:rsid w:val="00D23F83"/>
    <w:rsid w:val="00D25799"/>
    <w:rsid w:val="00D27C4F"/>
    <w:rsid w:val="00D30E30"/>
    <w:rsid w:val="00D36753"/>
    <w:rsid w:val="00D41B46"/>
    <w:rsid w:val="00D425D2"/>
    <w:rsid w:val="00D4725E"/>
    <w:rsid w:val="00D4749F"/>
    <w:rsid w:val="00D50224"/>
    <w:rsid w:val="00D51CDC"/>
    <w:rsid w:val="00D52234"/>
    <w:rsid w:val="00D53D8C"/>
    <w:rsid w:val="00D54653"/>
    <w:rsid w:val="00D564D2"/>
    <w:rsid w:val="00D568EB"/>
    <w:rsid w:val="00D56B43"/>
    <w:rsid w:val="00D60359"/>
    <w:rsid w:val="00D60A32"/>
    <w:rsid w:val="00D60D50"/>
    <w:rsid w:val="00D63343"/>
    <w:rsid w:val="00D66D32"/>
    <w:rsid w:val="00D71945"/>
    <w:rsid w:val="00D749B9"/>
    <w:rsid w:val="00D80314"/>
    <w:rsid w:val="00D80513"/>
    <w:rsid w:val="00D820E0"/>
    <w:rsid w:val="00D8458D"/>
    <w:rsid w:val="00D921F3"/>
    <w:rsid w:val="00D9368F"/>
    <w:rsid w:val="00D93C89"/>
    <w:rsid w:val="00D957A4"/>
    <w:rsid w:val="00D95A46"/>
    <w:rsid w:val="00DA085A"/>
    <w:rsid w:val="00DA3175"/>
    <w:rsid w:val="00DA6FDC"/>
    <w:rsid w:val="00DA7835"/>
    <w:rsid w:val="00DA7865"/>
    <w:rsid w:val="00DB457F"/>
    <w:rsid w:val="00DB6061"/>
    <w:rsid w:val="00DC734F"/>
    <w:rsid w:val="00DD22BA"/>
    <w:rsid w:val="00DD3057"/>
    <w:rsid w:val="00DD3C08"/>
    <w:rsid w:val="00DD6047"/>
    <w:rsid w:val="00DD6CCD"/>
    <w:rsid w:val="00DD7E66"/>
    <w:rsid w:val="00DF186E"/>
    <w:rsid w:val="00DF6DFA"/>
    <w:rsid w:val="00E00442"/>
    <w:rsid w:val="00E026DB"/>
    <w:rsid w:val="00E03129"/>
    <w:rsid w:val="00E07C75"/>
    <w:rsid w:val="00E14DCA"/>
    <w:rsid w:val="00E17B1A"/>
    <w:rsid w:val="00E31229"/>
    <w:rsid w:val="00E358FC"/>
    <w:rsid w:val="00E4149B"/>
    <w:rsid w:val="00E43004"/>
    <w:rsid w:val="00E44A82"/>
    <w:rsid w:val="00E45070"/>
    <w:rsid w:val="00E474CD"/>
    <w:rsid w:val="00E707D7"/>
    <w:rsid w:val="00E74A9B"/>
    <w:rsid w:val="00E763B1"/>
    <w:rsid w:val="00E76F74"/>
    <w:rsid w:val="00E8247B"/>
    <w:rsid w:val="00E86C60"/>
    <w:rsid w:val="00E86EFA"/>
    <w:rsid w:val="00E87318"/>
    <w:rsid w:val="00E875A3"/>
    <w:rsid w:val="00E9361E"/>
    <w:rsid w:val="00EA1CA2"/>
    <w:rsid w:val="00EA1F59"/>
    <w:rsid w:val="00EA2378"/>
    <w:rsid w:val="00EA5DA8"/>
    <w:rsid w:val="00EA6135"/>
    <w:rsid w:val="00EB2073"/>
    <w:rsid w:val="00EB7BD4"/>
    <w:rsid w:val="00EC0441"/>
    <w:rsid w:val="00EC232A"/>
    <w:rsid w:val="00EC2F85"/>
    <w:rsid w:val="00EC4F18"/>
    <w:rsid w:val="00EC67D2"/>
    <w:rsid w:val="00EE10A0"/>
    <w:rsid w:val="00EE16C8"/>
    <w:rsid w:val="00EE5F65"/>
    <w:rsid w:val="00EE61CA"/>
    <w:rsid w:val="00EF6443"/>
    <w:rsid w:val="00EF6974"/>
    <w:rsid w:val="00F0168A"/>
    <w:rsid w:val="00F11B7C"/>
    <w:rsid w:val="00F17444"/>
    <w:rsid w:val="00F20E9E"/>
    <w:rsid w:val="00F2189F"/>
    <w:rsid w:val="00F22F7A"/>
    <w:rsid w:val="00F255B5"/>
    <w:rsid w:val="00F272FB"/>
    <w:rsid w:val="00F329FC"/>
    <w:rsid w:val="00F37BBC"/>
    <w:rsid w:val="00F407A4"/>
    <w:rsid w:val="00F41A55"/>
    <w:rsid w:val="00F440D5"/>
    <w:rsid w:val="00F46F5F"/>
    <w:rsid w:val="00F5408E"/>
    <w:rsid w:val="00F56C68"/>
    <w:rsid w:val="00F570B6"/>
    <w:rsid w:val="00F62205"/>
    <w:rsid w:val="00F64252"/>
    <w:rsid w:val="00F64FC3"/>
    <w:rsid w:val="00F7396F"/>
    <w:rsid w:val="00F76666"/>
    <w:rsid w:val="00F778AC"/>
    <w:rsid w:val="00F80445"/>
    <w:rsid w:val="00F809BE"/>
    <w:rsid w:val="00F81D55"/>
    <w:rsid w:val="00F81EAC"/>
    <w:rsid w:val="00F82362"/>
    <w:rsid w:val="00F84D46"/>
    <w:rsid w:val="00F90BC6"/>
    <w:rsid w:val="00F9220C"/>
    <w:rsid w:val="00F92AAB"/>
    <w:rsid w:val="00F96C38"/>
    <w:rsid w:val="00FA36D8"/>
    <w:rsid w:val="00FA51D0"/>
    <w:rsid w:val="00FA5C0B"/>
    <w:rsid w:val="00FA5E82"/>
    <w:rsid w:val="00FB228A"/>
    <w:rsid w:val="00FB301E"/>
    <w:rsid w:val="00FC229E"/>
    <w:rsid w:val="00FC3118"/>
    <w:rsid w:val="00FC3542"/>
    <w:rsid w:val="00FD0A70"/>
    <w:rsid w:val="00FD71CB"/>
    <w:rsid w:val="00FD7A1F"/>
    <w:rsid w:val="00FE40B4"/>
    <w:rsid w:val="00FE6566"/>
    <w:rsid w:val="00FF0720"/>
    <w:rsid w:val="00FF47F8"/>
    <w:rsid w:val="00FF6C03"/>
    <w:rsid w:val="00FF72CF"/>
    <w:rsid w:val="00FF7CE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03837"/>
  <w15:docId w15:val="{3C0AE195-B308-4E65-B557-DAF4E5D3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026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026DB"/>
  </w:style>
  <w:style w:type="paragraph" w:styleId="Zpat">
    <w:name w:val="footer"/>
    <w:basedOn w:val="Normln"/>
    <w:link w:val="ZpatChar"/>
    <w:uiPriority w:val="99"/>
    <w:unhideWhenUsed/>
    <w:rsid w:val="00E026DB"/>
    <w:pPr>
      <w:tabs>
        <w:tab w:val="center" w:pos="4536"/>
        <w:tab w:val="right" w:pos="9072"/>
      </w:tabs>
      <w:spacing w:after="0" w:line="240" w:lineRule="auto"/>
    </w:pPr>
  </w:style>
  <w:style w:type="character" w:customStyle="1" w:styleId="ZpatChar">
    <w:name w:val="Zápatí Char"/>
    <w:basedOn w:val="Standardnpsmoodstavce"/>
    <w:link w:val="Zpat"/>
    <w:uiPriority w:val="99"/>
    <w:rsid w:val="00E026DB"/>
  </w:style>
  <w:style w:type="character" w:styleId="Odkaznakoment">
    <w:name w:val="annotation reference"/>
    <w:basedOn w:val="Standardnpsmoodstavce"/>
    <w:uiPriority w:val="99"/>
    <w:semiHidden/>
    <w:unhideWhenUsed/>
    <w:rsid w:val="006F50D1"/>
    <w:rPr>
      <w:sz w:val="16"/>
      <w:szCs w:val="16"/>
    </w:rPr>
  </w:style>
  <w:style w:type="paragraph" w:styleId="Textkomente">
    <w:name w:val="annotation text"/>
    <w:basedOn w:val="Normln"/>
    <w:link w:val="TextkomenteChar"/>
    <w:uiPriority w:val="99"/>
    <w:unhideWhenUsed/>
    <w:rsid w:val="006F50D1"/>
    <w:pPr>
      <w:spacing w:line="240" w:lineRule="auto"/>
    </w:pPr>
    <w:rPr>
      <w:sz w:val="20"/>
      <w:szCs w:val="20"/>
    </w:rPr>
  </w:style>
  <w:style w:type="character" w:customStyle="1" w:styleId="TextkomenteChar">
    <w:name w:val="Text komentáře Char"/>
    <w:basedOn w:val="Standardnpsmoodstavce"/>
    <w:link w:val="Textkomente"/>
    <w:uiPriority w:val="99"/>
    <w:rsid w:val="006F50D1"/>
    <w:rPr>
      <w:sz w:val="20"/>
      <w:szCs w:val="20"/>
    </w:rPr>
  </w:style>
  <w:style w:type="paragraph" w:styleId="Pedmtkomente">
    <w:name w:val="annotation subject"/>
    <w:basedOn w:val="Textkomente"/>
    <w:next w:val="Textkomente"/>
    <w:link w:val="PedmtkomenteChar"/>
    <w:uiPriority w:val="99"/>
    <w:semiHidden/>
    <w:unhideWhenUsed/>
    <w:rsid w:val="006F50D1"/>
    <w:rPr>
      <w:b/>
      <w:bCs/>
    </w:rPr>
  </w:style>
  <w:style w:type="character" w:customStyle="1" w:styleId="PedmtkomenteChar">
    <w:name w:val="Předmět komentáře Char"/>
    <w:basedOn w:val="TextkomenteChar"/>
    <w:link w:val="Pedmtkomente"/>
    <w:uiPriority w:val="99"/>
    <w:semiHidden/>
    <w:rsid w:val="006F50D1"/>
    <w:rPr>
      <w:b/>
      <w:bCs/>
      <w:sz w:val="20"/>
      <w:szCs w:val="20"/>
    </w:rPr>
  </w:style>
  <w:style w:type="paragraph" w:styleId="Textbubliny">
    <w:name w:val="Balloon Text"/>
    <w:basedOn w:val="Normln"/>
    <w:link w:val="TextbublinyChar"/>
    <w:uiPriority w:val="99"/>
    <w:semiHidden/>
    <w:unhideWhenUsed/>
    <w:rsid w:val="006F50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F50D1"/>
    <w:rPr>
      <w:rFonts w:ascii="Tahoma" w:hAnsi="Tahoma" w:cs="Tahoma"/>
      <w:sz w:val="16"/>
      <w:szCs w:val="16"/>
    </w:rPr>
  </w:style>
  <w:style w:type="table" w:styleId="Mkatabulky">
    <w:name w:val="Table Grid"/>
    <w:basedOn w:val="Normlntabulka"/>
    <w:uiPriority w:val="39"/>
    <w:rsid w:val="008B6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subtitle2,Základní tZákladní text,b,Body Text"/>
    <w:basedOn w:val="Normln"/>
    <w:link w:val="ZkladntextChar"/>
    <w:rsid w:val="007614B8"/>
    <w:pPr>
      <w:spacing w:after="0" w:line="240" w:lineRule="auto"/>
      <w:jc w:val="both"/>
    </w:pPr>
    <w:rPr>
      <w:rFonts w:ascii="Times New Roman" w:eastAsiaTheme="minorEastAsia" w:hAnsi="Times New Roman" w:cs="Times New Roman"/>
      <w:sz w:val="24"/>
      <w:szCs w:val="20"/>
      <w:lang w:eastAsia="cs-CZ"/>
    </w:rPr>
  </w:style>
  <w:style w:type="character" w:customStyle="1" w:styleId="ZkladntextChar">
    <w:name w:val="Základní text Char"/>
    <w:aliases w:val="subtitle2 Char,Základní tZákladní text Char,b Char,Body Text Char"/>
    <w:basedOn w:val="Standardnpsmoodstavce"/>
    <w:link w:val="Zkladntext"/>
    <w:rsid w:val="007614B8"/>
    <w:rPr>
      <w:rFonts w:ascii="Times New Roman" w:eastAsiaTheme="minorEastAsia" w:hAnsi="Times New Roman" w:cs="Times New Roman"/>
      <w:sz w:val="24"/>
      <w:szCs w:val="20"/>
      <w:lang w:eastAsia="cs-CZ"/>
    </w:rPr>
  </w:style>
  <w:style w:type="character" w:styleId="Hypertextovodkaz">
    <w:name w:val="Hyperlink"/>
    <w:uiPriority w:val="99"/>
    <w:rsid w:val="007614B8"/>
    <w:rPr>
      <w:color w:val="0000FF"/>
      <w:u w:val="single"/>
    </w:rPr>
  </w:style>
  <w:style w:type="paragraph" w:customStyle="1" w:styleId="Pleading3L1">
    <w:name w:val="Pleading3_L1"/>
    <w:basedOn w:val="Normln"/>
    <w:next w:val="Zkladntext"/>
    <w:rsid w:val="009E7F34"/>
    <w:pPr>
      <w:keepNext/>
      <w:keepLines/>
      <w:widowControl w:val="0"/>
      <w:numPr>
        <w:numId w:val="1"/>
      </w:numPr>
      <w:spacing w:before="240" w:after="0" w:line="240" w:lineRule="exact"/>
      <w:jc w:val="center"/>
      <w:outlineLvl w:val="0"/>
    </w:pPr>
    <w:rPr>
      <w:rFonts w:ascii="Times New Roman" w:eastAsiaTheme="minorEastAsia" w:hAnsi="Times New Roman" w:cs="Times New Roman"/>
      <w:b/>
      <w:caps/>
      <w:sz w:val="24"/>
      <w:szCs w:val="20"/>
    </w:rPr>
  </w:style>
  <w:style w:type="paragraph" w:customStyle="1" w:styleId="Pleading3L2">
    <w:name w:val="Pleading3_L2"/>
    <w:basedOn w:val="Pleading3L1"/>
    <w:next w:val="Zkladntext"/>
    <w:rsid w:val="009E7F34"/>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9E7F34"/>
    <w:pPr>
      <w:numPr>
        <w:ilvl w:val="2"/>
      </w:numPr>
      <w:jc w:val="left"/>
      <w:outlineLvl w:val="2"/>
    </w:pPr>
  </w:style>
  <w:style w:type="paragraph" w:customStyle="1" w:styleId="Pleading3L4">
    <w:name w:val="Pleading3_L4"/>
    <w:basedOn w:val="Pleading3L3"/>
    <w:next w:val="Zkladntext"/>
    <w:rsid w:val="009E7F34"/>
    <w:pPr>
      <w:numPr>
        <w:ilvl w:val="3"/>
      </w:numPr>
      <w:jc w:val="both"/>
      <w:outlineLvl w:val="3"/>
    </w:pPr>
  </w:style>
  <w:style w:type="paragraph" w:customStyle="1" w:styleId="Pleading3L5">
    <w:name w:val="Pleading3_L5"/>
    <w:basedOn w:val="Pleading3L4"/>
    <w:next w:val="Zkladntext"/>
    <w:rsid w:val="009E7F34"/>
    <w:pPr>
      <w:keepNext/>
      <w:keepLines/>
      <w:numPr>
        <w:ilvl w:val="4"/>
      </w:numPr>
      <w:jc w:val="left"/>
      <w:outlineLvl w:val="4"/>
    </w:pPr>
  </w:style>
  <w:style w:type="paragraph" w:customStyle="1" w:styleId="Pleading3L6">
    <w:name w:val="Pleading3_L6"/>
    <w:basedOn w:val="Pleading3L5"/>
    <w:next w:val="Zkladntext"/>
    <w:rsid w:val="009E7F34"/>
    <w:pPr>
      <w:numPr>
        <w:ilvl w:val="5"/>
      </w:numPr>
      <w:outlineLvl w:val="5"/>
    </w:pPr>
  </w:style>
  <w:style w:type="paragraph" w:customStyle="1" w:styleId="Pleading3L7">
    <w:name w:val="Pleading3_L7"/>
    <w:basedOn w:val="Pleading3L6"/>
    <w:next w:val="Zkladntext"/>
    <w:rsid w:val="009E7F34"/>
    <w:pPr>
      <w:numPr>
        <w:ilvl w:val="6"/>
      </w:numPr>
      <w:outlineLvl w:val="6"/>
    </w:pPr>
  </w:style>
  <w:style w:type="paragraph" w:customStyle="1" w:styleId="Pleading3L8">
    <w:name w:val="Pleading3_L8"/>
    <w:basedOn w:val="Pleading3L7"/>
    <w:next w:val="Zkladntext"/>
    <w:rsid w:val="009E7F34"/>
    <w:pPr>
      <w:numPr>
        <w:ilvl w:val="7"/>
      </w:numPr>
      <w:outlineLvl w:val="7"/>
    </w:pPr>
  </w:style>
  <w:style w:type="paragraph" w:customStyle="1" w:styleId="Pleading3L9">
    <w:name w:val="Pleading3_L9"/>
    <w:basedOn w:val="Pleading3L8"/>
    <w:next w:val="Zkladntext"/>
    <w:rsid w:val="009E7F34"/>
    <w:pPr>
      <w:numPr>
        <w:ilvl w:val="8"/>
      </w:numPr>
      <w:outlineLvl w:val="8"/>
    </w:pPr>
  </w:style>
  <w:style w:type="character" w:customStyle="1" w:styleId="OdstavecseseznamemChar">
    <w:name w:val="Odstavec se seznamem Char"/>
    <w:link w:val="Odstavecseseznamem"/>
    <w:uiPriority w:val="34"/>
    <w:locked/>
    <w:rsid w:val="00EC0441"/>
  </w:style>
  <w:style w:type="paragraph" w:styleId="Odstavecseseznamem">
    <w:name w:val="List Paragraph"/>
    <w:basedOn w:val="Normln"/>
    <w:link w:val="OdstavecseseznamemChar"/>
    <w:uiPriority w:val="34"/>
    <w:qFormat/>
    <w:rsid w:val="00EC0441"/>
    <w:pPr>
      <w:spacing w:after="0" w:line="240" w:lineRule="auto"/>
      <w:ind w:left="720"/>
      <w:contextualSpacing/>
    </w:pPr>
  </w:style>
  <w:style w:type="paragraph" w:styleId="Revize">
    <w:name w:val="Revision"/>
    <w:hidden/>
    <w:uiPriority w:val="99"/>
    <w:semiHidden/>
    <w:rsid w:val="00D80513"/>
    <w:pPr>
      <w:spacing w:after="0" w:line="240" w:lineRule="auto"/>
    </w:pPr>
  </w:style>
  <w:style w:type="paragraph" w:customStyle="1" w:styleId="paragraph">
    <w:name w:val="paragraph"/>
    <w:basedOn w:val="Normln"/>
    <w:rsid w:val="006100F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6100F5"/>
  </w:style>
  <w:style w:type="character" w:customStyle="1" w:styleId="eop">
    <w:name w:val="eop"/>
    <w:basedOn w:val="Standardnpsmoodstavce"/>
    <w:rsid w:val="006100F5"/>
  </w:style>
  <w:style w:type="character" w:styleId="Sledovanodkaz">
    <w:name w:val="FollowedHyperlink"/>
    <w:basedOn w:val="Standardnpsmoodstavce"/>
    <w:uiPriority w:val="99"/>
    <w:semiHidden/>
    <w:unhideWhenUsed/>
    <w:rsid w:val="00197056"/>
    <w:rPr>
      <w:color w:val="954F72" w:themeColor="followedHyperlink"/>
      <w:u w:val="single"/>
    </w:rPr>
  </w:style>
  <w:style w:type="character" w:styleId="Zstupntext">
    <w:name w:val="Placeholder Text"/>
    <w:basedOn w:val="Standardnpsmoodstavce"/>
    <w:uiPriority w:val="99"/>
    <w:semiHidden/>
    <w:rsid w:val="00214F7A"/>
    <w:rPr>
      <w:color w:val="666666"/>
    </w:rPr>
  </w:style>
  <w:style w:type="character" w:styleId="Nevyeenzmnka">
    <w:name w:val="Unresolved Mention"/>
    <w:basedOn w:val="Standardnpsmoodstavce"/>
    <w:uiPriority w:val="99"/>
    <w:semiHidden/>
    <w:unhideWhenUsed/>
    <w:rsid w:val="00BE2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857">
      <w:bodyDiv w:val="1"/>
      <w:marLeft w:val="0"/>
      <w:marRight w:val="0"/>
      <w:marTop w:val="0"/>
      <w:marBottom w:val="0"/>
      <w:divBdr>
        <w:top w:val="none" w:sz="0" w:space="0" w:color="auto"/>
        <w:left w:val="none" w:sz="0" w:space="0" w:color="auto"/>
        <w:bottom w:val="none" w:sz="0" w:space="0" w:color="auto"/>
        <w:right w:val="none" w:sz="0" w:space="0" w:color="auto"/>
      </w:divBdr>
      <w:divsChild>
        <w:div w:id="593167404">
          <w:marLeft w:val="0"/>
          <w:marRight w:val="0"/>
          <w:marTop w:val="0"/>
          <w:marBottom w:val="0"/>
          <w:divBdr>
            <w:top w:val="none" w:sz="0" w:space="0" w:color="auto"/>
            <w:left w:val="none" w:sz="0" w:space="0" w:color="auto"/>
            <w:bottom w:val="none" w:sz="0" w:space="0" w:color="auto"/>
            <w:right w:val="none" w:sz="0" w:space="0" w:color="auto"/>
          </w:divBdr>
        </w:div>
        <w:div w:id="157500668">
          <w:marLeft w:val="0"/>
          <w:marRight w:val="0"/>
          <w:marTop w:val="0"/>
          <w:marBottom w:val="0"/>
          <w:divBdr>
            <w:top w:val="none" w:sz="0" w:space="0" w:color="auto"/>
            <w:left w:val="none" w:sz="0" w:space="0" w:color="auto"/>
            <w:bottom w:val="none" w:sz="0" w:space="0" w:color="auto"/>
            <w:right w:val="none" w:sz="0" w:space="0" w:color="auto"/>
          </w:divBdr>
        </w:div>
        <w:div w:id="1962373965">
          <w:marLeft w:val="0"/>
          <w:marRight w:val="0"/>
          <w:marTop w:val="0"/>
          <w:marBottom w:val="0"/>
          <w:divBdr>
            <w:top w:val="none" w:sz="0" w:space="0" w:color="auto"/>
            <w:left w:val="none" w:sz="0" w:space="0" w:color="auto"/>
            <w:bottom w:val="none" w:sz="0" w:space="0" w:color="auto"/>
            <w:right w:val="none" w:sz="0" w:space="0" w:color="auto"/>
          </w:divBdr>
        </w:div>
        <w:div w:id="1550537025">
          <w:marLeft w:val="0"/>
          <w:marRight w:val="0"/>
          <w:marTop w:val="0"/>
          <w:marBottom w:val="0"/>
          <w:divBdr>
            <w:top w:val="none" w:sz="0" w:space="0" w:color="auto"/>
            <w:left w:val="none" w:sz="0" w:space="0" w:color="auto"/>
            <w:bottom w:val="none" w:sz="0" w:space="0" w:color="auto"/>
            <w:right w:val="none" w:sz="0" w:space="0" w:color="auto"/>
          </w:divBdr>
        </w:div>
        <w:div w:id="297997036">
          <w:marLeft w:val="0"/>
          <w:marRight w:val="0"/>
          <w:marTop w:val="0"/>
          <w:marBottom w:val="0"/>
          <w:divBdr>
            <w:top w:val="none" w:sz="0" w:space="0" w:color="auto"/>
            <w:left w:val="none" w:sz="0" w:space="0" w:color="auto"/>
            <w:bottom w:val="none" w:sz="0" w:space="0" w:color="auto"/>
            <w:right w:val="none" w:sz="0" w:space="0" w:color="auto"/>
          </w:divBdr>
        </w:div>
        <w:div w:id="653266837">
          <w:marLeft w:val="0"/>
          <w:marRight w:val="0"/>
          <w:marTop w:val="0"/>
          <w:marBottom w:val="0"/>
          <w:divBdr>
            <w:top w:val="none" w:sz="0" w:space="0" w:color="auto"/>
            <w:left w:val="none" w:sz="0" w:space="0" w:color="auto"/>
            <w:bottom w:val="none" w:sz="0" w:space="0" w:color="auto"/>
            <w:right w:val="none" w:sz="0" w:space="0" w:color="auto"/>
          </w:divBdr>
        </w:div>
        <w:div w:id="2103800324">
          <w:marLeft w:val="0"/>
          <w:marRight w:val="0"/>
          <w:marTop w:val="0"/>
          <w:marBottom w:val="0"/>
          <w:divBdr>
            <w:top w:val="none" w:sz="0" w:space="0" w:color="auto"/>
            <w:left w:val="none" w:sz="0" w:space="0" w:color="auto"/>
            <w:bottom w:val="none" w:sz="0" w:space="0" w:color="auto"/>
            <w:right w:val="none" w:sz="0" w:space="0" w:color="auto"/>
          </w:divBdr>
        </w:div>
        <w:div w:id="1833638129">
          <w:marLeft w:val="0"/>
          <w:marRight w:val="0"/>
          <w:marTop w:val="0"/>
          <w:marBottom w:val="0"/>
          <w:divBdr>
            <w:top w:val="none" w:sz="0" w:space="0" w:color="auto"/>
            <w:left w:val="none" w:sz="0" w:space="0" w:color="auto"/>
            <w:bottom w:val="none" w:sz="0" w:space="0" w:color="auto"/>
            <w:right w:val="none" w:sz="0" w:space="0" w:color="auto"/>
          </w:divBdr>
        </w:div>
        <w:div w:id="1841696718">
          <w:marLeft w:val="0"/>
          <w:marRight w:val="0"/>
          <w:marTop w:val="0"/>
          <w:marBottom w:val="0"/>
          <w:divBdr>
            <w:top w:val="none" w:sz="0" w:space="0" w:color="auto"/>
            <w:left w:val="none" w:sz="0" w:space="0" w:color="auto"/>
            <w:bottom w:val="none" w:sz="0" w:space="0" w:color="auto"/>
            <w:right w:val="none" w:sz="0" w:space="0" w:color="auto"/>
          </w:divBdr>
        </w:div>
        <w:div w:id="483359479">
          <w:marLeft w:val="0"/>
          <w:marRight w:val="0"/>
          <w:marTop w:val="0"/>
          <w:marBottom w:val="0"/>
          <w:divBdr>
            <w:top w:val="none" w:sz="0" w:space="0" w:color="auto"/>
            <w:left w:val="none" w:sz="0" w:space="0" w:color="auto"/>
            <w:bottom w:val="none" w:sz="0" w:space="0" w:color="auto"/>
            <w:right w:val="none" w:sz="0" w:space="0" w:color="auto"/>
          </w:divBdr>
        </w:div>
      </w:divsChild>
    </w:div>
    <w:div w:id="328362360">
      <w:bodyDiv w:val="1"/>
      <w:marLeft w:val="0"/>
      <w:marRight w:val="0"/>
      <w:marTop w:val="0"/>
      <w:marBottom w:val="0"/>
      <w:divBdr>
        <w:top w:val="none" w:sz="0" w:space="0" w:color="auto"/>
        <w:left w:val="none" w:sz="0" w:space="0" w:color="auto"/>
        <w:bottom w:val="none" w:sz="0" w:space="0" w:color="auto"/>
        <w:right w:val="none" w:sz="0" w:space="0" w:color="auto"/>
      </w:divBdr>
    </w:div>
    <w:div w:id="341278469">
      <w:bodyDiv w:val="1"/>
      <w:marLeft w:val="0"/>
      <w:marRight w:val="0"/>
      <w:marTop w:val="0"/>
      <w:marBottom w:val="0"/>
      <w:divBdr>
        <w:top w:val="none" w:sz="0" w:space="0" w:color="auto"/>
        <w:left w:val="none" w:sz="0" w:space="0" w:color="auto"/>
        <w:bottom w:val="none" w:sz="0" w:space="0" w:color="auto"/>
        <w:right w:val="none" w:sz="0" w:space="0" w:color="auto"/>
      </w:divBdr>
    </w:div>
    <w:div w:id="532496535">
      <w:bodyDiv w:val="1"/>
      <w:marLeft w:val="0"/>
      <w:marRight w:val="0"/>
      <w:marTop w:val="0"/>
      <w:marBottom w:val="0"/>
      <w:divBdr>
        <w:top w:val="none" w:sz="0" w:space="0" w:color="auto"/>
        <w:left w:val="none" w:sz="0" w:space="0" w:color="auto"/>
        <w:bottom w:val="none" w:sz="0" w:space="0" w:color="auto"/>
        <w:right w:val="none" w:sz="0" w:space="0" w:color="auto"/>
      </w:divBdr>
    </w:div>
    <w:div w:id="544608956">
      <w:bodyDiv w:val="1"/>
      <w:marLeft w:val="0"/>
      <w:marRight w:val="0"/>
      <w:marTop w:val="0"/>
      <w:marBottom w:val="0"/>
      <w:divBdr>
        <w:top w:val="none" w:sz="0" w:space="0" w:color="auto"/>
        <w:left w:val="none" w:sz="0" w:space="0" w:color="auto"/>
        <w:bottom w:val="none" w:sz="0" w:space="0" w:color="auto"/>
        <w:right w:val="none" w:sz="0" w:space="0" w:color="auto"/>
      </w:divBdr>
      <w:divsChild>
        <w:div w:id="1263761513">
          <w:marLeft w:val="0"/>
          <w:marRight w:val="0"/>
          <w:marTop w:val="0"/>
          <w:marBottom w:val="0"/>
          <w:divBdr>
            <w:top w:val="none" w:sz="0" w:space="0" w:color="auto"/>
            <w:left w:val="none" w:sz="0" w:space="0" w:color="auto"/>
            <w:bottom w:val="none" w:sz="0" w:space="0" w:color="auto"/>
            <w:right w:val="none" w:sz="0" w:space="0" w:color="auto"/>
          </w:divBdr>
        </w:div>
        <w:div w:id="918952162">
          <w:marLeft w:val="0"/>
          <w:marRight w:val="0"/>
          <w:marTop w:val="0"/>
          <w:marBottom w:val="0"/>
          <w:divBdr>
            <w:top w:val="none" w:sz="0" w:space="0" w:color="auto"/>
            <w:left w:val="none" w:sz="0" w:space="0" w:color="auto"/>
            <w:bottom w:val="none" w:sz="0" w:space="0" w:color="auto"/>
            <w:right w:val="none" w:sz="0" w:space="0" w:color="auto"/>
          </w:divBdr>
          <w:divsChild>
            <w:div w:id="278999687">
              <w:marLeft w:val="0"/>
              <w:marRight w:val="0"/>
              <w:marTop w:val="0"/>
              <w:marBottom w:val="0"/>
              <w:divBdr>
                <w:top w:val="none" w:sz="0" w:space="0" w:color="auto"/>
                <w:left w:val="none" w:sz="0" w:space="0" w:color="auto"/>
                <w:bottom w:val="none" w:sz="0" w:space="0" w:color="auto"/>
                <w:right w:val="none" w:sz="0" w:space="0" w:color="auto"/>
              </w:divBdr>
            </w:div>
            <w:div w:id="438183057">
              <w:marLeft w:val="0"/>
              <w:marRight w:val="0"/>
              <w:marTop w:val="0"/>
              <w:marBottom w:val="0"/>
              <w:divBdr>
                <w:top w:val="none" w:sz="0" w:space="0" w:color="auto"/>
                <w:left w:val="none" w:sz="0" w:space="0" w:color="auto"/>
                <w:bottom w:val="none" w:sz="0" w:space="0" w:color="auto"/>
                <w:right w:val="none" w:sz="0" w:space="0" w:color="auto"/>
              </w:divBdr>
            </w:div>
            <w:div w:id="592207568">
              <w:marLeft w:val="0"/>
              <w:marRight w:val="0"/>
              <w:marTop w:val="0"/>
              <w:marBottom w:val="0"/>
              <w:divBdr>
                <w:top w:val="none" w:sz="0" w:space="0" w:color="auto"/>
                <w:left w:val="none" w:sz="0" w:space="0" w:color="auto"/>
                <w:bottom w:val="none" w:sz="0" w:space="0" w:color="auto"/>
                <w:right w:val="none" w:sz="0" w:space="0" w:color="auto"/>
              </w:divBdr>
            </w:div>
            <w:div w:id="1491021886">
              <w:marLeft w:val="0"/>
              <w:marRight w:val="0"/>
              <w:marTop w:val="0"/>
              <w:marBottom w:val="0"/>
              <w:divBdr>
                <w:top w:val="none" w:sz="0" w:space="0" w:color="auto"/>
                <w:left w:val="none" w:sz="0" w:space="0" w:color="auto"/>
                <w:bottom w:val="none" w:sz="0" w:space="0" w:color="auto"/>
                <w:right w:val="none" w:sz="0" w:space="0" w:color="auto"/>
              </w:divBdr>
            </w:div>
            <w:div w:id="1830906101">
              <w:marLeft w:val="0"/>
              <w:marRight w:val="0"/>
              <w:marTop w:val="0"/>
              <w:marBottom w:val="0"/>
              <w:divBdr>
                <w:top w:val="none" w:sz="0" w:space="0" w:color="auto"/>
                <w:left w:val="none" w:sz="0" w:space="0" w:color="auto"/>
                <w:bottom w:val="none" w:sz="0" w:space="0" w:color="auto"/>
                <w:right w:val="none" w:sz="0" w:space="0" w:color="auto"/>
              </w:divBdr>
            </w:div>
            <w:div w:id="32463754">
              <w:marLeft w:val="0"/>
              <w:marRight w:val="0"/>
              <w:marTop w:val="0"/>
              <w:marBottom w:val="0"/>
              <w:divBdr>
                <w:top w:val="none" w:sz="0" w:space="0" w:color="auto"/>
                <w:left w:val="none" w:sz="0" w:space="0" w:color="auto"/>
                <w:bottom w:val="none" w:sz="0" w:space="0" w:color="auto"/>
                <w:right w:val="none" w:sz="0" w:space="0" w:color="auto"/>
              </w:divBdr>
            </w:div>
            <w:div w:id="1467118550">
              <w:marLeft w:val="0"/>
              <w:marRight w:val="0"/>
              <w:marTop w:val="0"/>
              <w:marBottom w:val="0"/>
              <w:divBdr>
                <w:top w:val="none" w:sz="0" w:space="0" w:color="auto"/>
                <w:left w:val="none" w:sz="0" w:space="0" w:color="auto"/>
                <w:bottom w:val="none" w:sz="0" w:space="0" w:color="auto"/>
                <w:right w:val="none" w:sz="0" w:space="0" w:color="auto"/>
              </w:divBdr>
            </w:div>
            <w:div w:id="299925023">
              <w:marLeft w:val="0"/>
              <w:marRight w:val="0"/>
              <w:marTop w:val="0"/>
              <w:marBottom w:val="0"/>
              <w:divBdr>
                <w:top w:val="none" w:sz="0" w:space="0" w:color="auto"/>
                <w:left w:val="none" w:sz="0" w:space="0" w:color="auto"/>
                <w:bottom w:val="none" w:sz="0" w:space="0" w:color="auto"/>
                <w:right w:val="none" w:sz="0" w:space="0" w:color="auto"/>
              </w:divBdr>
            </w:div>
            <w:div w:id="205023001">
              <w:marLeft w:val="0"/>
              <w:marRight w:val="0"/>
              <w:marTop w:val="0"/>
              <w:marBottom w:val="0"/>
              <w:divBdr>
                <w:top w:val="none" w:sz="0" w:space="0" w:color="auto"/>
                <w:left w:val="none" w:sz="0" w:space="0" w:color="auto"/>
                <w:bottom w:val="none" w:sz="0" w:space="0" w:color="auto"/>
                <w:right w:val="none" w:sz="0" w:space="0" w:color="auto"/>
              </w:divBdr>
            </w:div>
            <w:div w:id="1752315755">
              <w:marLeft w:val="0"/>
              <w:marRight w:val="0"/>
              <w:marTop w:val="0"/>
              <w:marBottom w:val="0"/>
              <w:divBdr>
                <w:top w:val="none" w:sz="0" w:space="0" w:color="auto"/>
                <w:left w:val="none" w:sz="0" w:space="0" w:color="auto"/>
                <w:bottom w:val="none" w:sz="0" w:space="0" w:color="auto"/>
                <w:right w:val="none" w:sz="0" w:space="0" w:color="auto"/>
              </w:divBdr>
            </w:div>
            <w:div w:id="704213278">
              <w:marLeft w:val="0"/>
              <w:marRight w:val="0"/>
              <w:marTop w:val="0"/>
              <w:marBottom w:val="0"/>
              <w:divBdr>
                <w:top w:val="none" w:sz="0" w:space="0" w:color="auto"/>
                <w:left w:val="none" w:sz="0" w:space="0" w:color="auto"/>
                <w:bottom w:val="none" w:sz="0" w:space="0" w:color="auto"/>
                <w:right w:val="none" w:sz="0" w:space="0" w:color="auto"/>
              </w:divBdr>
            </w:div>
            <w:div w:id="84968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96570">
      <w:bodyDiv w:val="1"/>
      <w:marLeft w:val="0"/>
      <w:marRight w:val="0"/>
      <w:marTop w:val="0"/>
      <w:marBottom w:val="0"/>
      <w:divBdr>
        <w:top w:val="none" w:sz="0" w:space="0" w:color="auto"/>
        <w:left w:val="none" w:sz="0" w:space="0" w:color="auto"/>
        <w:bottom w:val="none" w:sz="0" w:space="0" w:color="auto"/>
        <w:right w:val="none" w:sz="0" w:space="0" w:color="auto"/>
      </w:divBdr>
    </w:div>
    <w:div w:id="579217558">
      <w:bodyDiv w:val="1"/>
      <w:marLeft w:val="0"/>
      <w:marRight w:val="0"/>
      <w:marTop w:val="0"/>
      <w:marBottom w:val="0"/>
      <w:divBdr>
        <w:top w:val="none" w:sz="0" w:space="0" w:color="auto"/>
        <w:left w:val="none" w:sz="0" w:space="0" w:color="auto"/>
        <w:bottom w:val="none" w:sz="0" w:space="0" w:color="auto"/>
        <w:right w:val="none" w:sz="0" w:space="0" w:color="auto"/>
      </w:divBdr>
    </w:div>
    <w:div w:id="793062309">
      <w:bodyDiv w:val="1"/>
      <w:marLeft w:val="0"/>
      <w:marRight w:val="0"/>
      <w:marTop w:val="0"/>
      <w:marBottom w:val="0"/>
      <w:divBdr>
        <w:top w:val="none" w:sz="0" w:space="0" w:color="auto"/>
        <w:left w:val="none" w:sz="0" w:space="0" w:color="auto"/>
        <w:bottom w:val="none" w:sz="0" w:space="0" w:color="auto"/>
        <w:right w:val="none" w:sz="0" w:space="0" w:color="auto"/>
      </w:divBdr>
    </w:div>
    <w:div w:id="1072855373">
      <w:bodyDiv w:val="1"/>
      <w:marLeft w:val="0"/>
      <w:marRight w:val="0"/>
      <w:marTop w:val="0"/>
      <w:marBottom w:val="0"/>
      <w:divBdr>
        <w:top w:val="none" w:sz="0" w:space="0" w:color="auto"/>
        <w:left w:val="none" w:sz="0" w:space="0" w:color="auto"/>
        <w:bottom w:val="none" w:sz="0" w:space="0" w:color="auto"/>
        <w:right w:val="none" w:sz="0" w:space="0" w:color="auto"/>
      </w:divBdr>
      <w:divsChild>
        <w:div w:id="222521983">
          <w:marLeft w:val="0"/>
          <w:marRight w:val="0"/>
          <w:marTop w:val="0"/>
          <w:marBottom w:val="0"/>
          <w:divBdr>
            <w:top w:val="none" w:sz="0" w:space="0" w:color="auto"/>
            <w:left w:val="none" w:sz="0" w:space="0" w:color="auto"/>
            <w:bottom w:val="none" w:sz="0" w:space="0" w:color="auto"/>
            <w:right w:val="none" w:sz="0" w:space="0" w:color="auto"/>
          </w:divBdr>
        </w:div>
        <w:div w:id="568075465">
          <w:marLeft w:val="0"/>
          <w:marRight w:val="0"/>
          <w:marTop w:val="0"/>
          <w:marBottom w:val="0"/>
          <w:divBdr>
            <w:top w:val="none" w:sz="0" w:space="0" w:color="auto"/>
            <w:left w:val="none" w:sz="0" w:space="0" w:color="auto"/>
            <w:bottom w:val="none" w:sz="0" w:space="0" w:color="auto"/>
            <w:right w:val="none" w:sz="0" w:space="0" w:color="auto"/>
          </w:divBdr>
        </w:div>
        <w:div w:id="1705448744">
          <w:marLeft w:val="0"/>
          <w:marRight w:val="0"/>
          <w:marTop w:val="0"/>
          <w:marBottom w:val="0"/>
          <w:divBdr>
            <w:top w:val="none" w:sz="0" w:space="0" w:color="auto"/>
            <w:left w:val="none" w:sz="0" w:space="0" w:color="auto"/>
            <w:bottom w:val="none" w:sz="0" w:space="0" w:color="auto"/>
            <w:right w:val="none" w:sz="0" w:space="0" w:color="auto"/>
          </w:divBdr>
        </w:div>
        <w:div w:id="438108200">
          <w:marLeft w:val="0"/>
          <w:marRight w:val="0"/>
          <w:marTop w:val="0"/>
          <w:marBottom w:val="0"/>
          <w:divBdr>
            <w:top w:val="none" w:sz="0" w:space="0" w:color="auto"/>
            <w:left w:val="none" w:sz="0" w:space="0" w:color="auto"/>
            <w:bottom w:val="none" w:sz="0" w:space="0" w:color="auto"/>
            <w:right w:val="none" w:sz="0" w:space="0" w:color="auto"/>
          </w:divBdr>
        </w:div>
        <w:div w:id="700981695">
          <w:marLeft w:val="0"/>
          <w:marRight w:val="0"/>
          <w:marTop w:val="0"/>
          <w:marBottom w:val="0"/>
          <w:divBdr>
            <w:top w:val="none" w:sz="0" w:space="0" w:color="auto"/>
            <w:left w:val="none" w:sz="0" w:space="0" w:color="auto"/>
            <w:bottom w:val="none" w:sz="0" w:space="0" w:color="auto"/>
            <w:right w:val="none" w:sz="0" w:space="0" w:color="auto"/>
          </w:divBdr>
        </w:div>
        <w:div w:id="1889145521">
          <w:marLeft w:val="0"/>
          <w:marRight w:val="0"/>
          <w:marTop w:val="0"/>
          <w:marBottom w:val="0"/>
          <w:divBdr>
            <w:top w:val="none" w:sz="0" w:space="0" w:color="auto"/>
            <w:left w:val="none" w:sz="0" w:space="0" w:color="auto"/>
            <w:bottom w:val="none" w:sz="0" w:space="0" w:color="auto"/>
            <w:right w:val="none" w:sz="0" w:space="0" w:color="auto"/>
          </w:divBdr>
        </w:div>
        <w:div w:id="16196049">
          <w:marLeft w:val="0"/>
          <w:marRight w:val="0"/>
          <w:marTop w:val="0"/>
          <w:marBottom w:val="0"/>
          <w:divBdr>
            <w:top w:val="none" w:sz="0" w:space="0" w:color="auto"/>
            <w:left w:val="none" w:sz="0" w:space="0" w:color="auto"/>
            <w:bottom w:val="none" w:sz="0" w:space="0" w:color="auto"/>
            <w:right w:val="none" w:sz="0" w:space="0" w:color="auto"/>
          </w:divBdr>
        </w:div>
        <w:div w:id="1578784867">
          <w:marLeft w:val="0"/>
          <w:marRight w:val="0"/>
          <w:marTop w:val="0"/>
          <w:marBottom w:val="0"/>
          <w:divBdr>
            <w:top w:val="none" w:sz="0" w:space="0" w:color="auto"/>
            <w:left w:val="none" w:sz="0" w:space="0" w:color="auto"/>
            <w:bottom w:val="none" w:sz="0" w:space="0" w:color="auto"/>
            <w:right w:val="none" w:sz="0" w:space="0" w:color="auto"/>
          </w:divBdr>
        </w:div>
        <w:div w:id="291718117">
          <w:marLeft w:val="0"/>
          <w:marRight w:val="0"/>
          <w:marTop w:val="0"/>
          <w:marBottom w:val="0"/>
          <w:divBdr>
            <w:top w:val="none" w:sz="0" w:space="0" w:color="auto"/>
            <w:left w:val="none" w:sz="0" w:space="0" w:color="auto"/>
            <w:bottom w:val="none" w:sz="0" w:space="0" w:color="auto"/>
            <w:right w:val="none" w:sz="0" w:space="0" w:color="auto"/>
          </w:divBdr>
        </w:div>
        <w:div w:id="923563698">
          <w:marLeft w:val="0"/>
          <w:marRight w:val="0"/>
          <w:marTop w:val="0"/>
          <w:marBottom w:val="0"/>
          <w:divBdr>
            <w:top w:val="none" w:sz="0" w:space="0" w:color="auto"/>
            <w:left w:val="none" w:sz="0" w:space="0" w:color="auto"/>
            <w:bottom w:val="none" w:sz="0" w:space="0" w:color="auto"/>
            <w:right w:val="none" w:sz="0" w:space="0" w:color="auto"/>
          </w:divBdr>
        </w:div>
        <w:div w:id="849562790">
          <w:marLeft w:val="0"/>
          <w:marRight w:val="0"/>
          <w:marTop w:val="0"/>
          <w:marBottom w:val="0"/>
          <w:divBdr>
            <w:top w:val="none" w:sz="0" w:space="0" w:color="auto"/>
            <w:left w:val="none" w:sz="0" w:space="0" w:color="auto"/>
            <w:bottom w:val="none" w:sz="0" w:space="0" w:color="auto"/>
            <w:right w:val="none" w:sz="0" w:space="0" w:color="auto"/>
          </w:divBdr>
        </w:div>
        <w:div w:id="525943551">
          <w:marLeft w:val="0"/>
          <w:marRight w:val="0"/>
          <w:marTop w:val="0"/>
          <w:marBottom w:val="0"/>
          <w:divBdr>
            <w:top w:val="none" w:sz="0" w:space="0" w:color="auto"/>
            <w:left w:val="none" w:sz="0" w:space="0" w:color="auto"/>
            <w:bottom w:val="none" w:sz="0" w:space="0" w:color="auto"/>
            <w:right w:val="none" w:sz="0" w:space="0" w:color="auto"/>
          </w:divBdr>
        </w:div>
      </w:divsChild>
    </w:div>
    <w:div w:id="1363630506">
      <w:bodyDiv w:val="1"/>
      <w:marLeft w:val="0"/>
      <w:marRight w:val="0"/>
      <w:marTop w:val="0"/>
      <w:marBottom w:val="0"/>
      <w:divBdr>
        <w:top w:val="none" w:sz="0" w:space="0" w:color="auto"/>
        <w:left w:val="none" w:sz="0" w:space="0" w:color="auto"/>
        <w:bottom w:val="none" w:sz="0" w:space="0" w:color="auto"/>
        <w:right w:val="none" w:sz="0" w:space="0" w:color="auto"/>
      </w:divBdr>
    </w:div>
    <w:div w:id="1495561123">
      <w:bodyDiv w:val="1"/>
      <w:marLeft w:val="0"/>
      <w:marRight w:val="0"/>
      <w:marTop w:val="0"/>
      <w:marBottom w:val="0"/>
      <w:divBdr>
        <w:top w:val="none" w:sz="0" w:space="0" w:color="auto"/>
        <w:left w:val="none" w:sz="0" w:space="0" w:color="auto"/>
        <w:bottom w:val="none" w:sz="0" w:space="0" w:color="auto"/>
        <w:right w:val="none" w:sz="0" w:space="0" w:color="auto"/>
      </w:divBdr>
    </w:div>
    <w:div w:id="1553299731">
      <w:bodyDiv w:val="1"/>
      <w:marLeft w:val="0"/>
      <w:marRight w:val="0"/>
      <w:marTop w:val="0"/>
      <w:marBottom w:val="0"/>
      <w:divBdr>
        <w:top w:val="none" w:sz="0" w:space="0" w:color="auto"/>
        <w:left w:val="none" w:sz="0" w:space="0" w:color="auto"/>
        <w:bottom w:val="none" w:sz="0" w:space="0" w:color="auto"/>
        <w:right w:val="none" w:sz="0" w:space="0" w:color="auto"/>
      </w:divBdr>
    </w:div>
    <w:div w:id="1669482167">
      <w:bodyDiv w:val="1"/>
      <w:marLeft w:val="0"/>
      <w:marRight w:val="0"/>
      <w:marTop w:val="0"/>
      <w:marBottom w:val="0"/>
      <w:divBdr>
        <w:top w:val="none" w:sz="0" w:space="0" w:color="auto"/>
        <w:left w:val="none" w:sz="0" w:space="0" w:color="auto"/>
        <w:bottom w:val="none" w:sz="0" w:space="0" w:color="auto"/>
        <w:right w:val="none" w:sz="0" w:space="0" w:color="auto"/>
      </w:divBdr>
    </w:div>
    <w:div w:id="1688406579">
      <w:bodyDiv w:val="1"/>
      <w:marLeft w:val="0"/>
      <w:marRight w:val="0"/>
      <w:marTop w:val="0"/>
      <w:marBottom w:val="0"/>
      <w:divBdr>
        <w:top w:val="none" w:sz="0" w:space="0" w:color="auto"/>
        <w:left w:val="none" w:sz="0" w:space="0" w:color="auto"/>
        <w:bottom w:val="none" w:sz="0" w:space="0" w:color="auto"/>
        <w:right w:val="none" w:sz="0" w:space="0" w:color="auto"/>
      </w:divBdr>
      <w:divsChild>
        <w:div w:id="1182160328">
          <w:marLeft w:val="0"/>
          <w:marRight w:val="0"/>
          <w:marTop w:val="0"/>
          <w:marBottom w:val="0"/>
          <w:divBdr>
            <w:top w:val="none" w:sz="0" w:space="0" w:color="auto"/>
            <w:left w:val="none" w:sz="0" w:space="0" w:color="auto"/>
            <w:bottom w:val="none" w:sz="0" w:space="0" w:color="auto"/>
            <w:right w:val="none" w:sz="0" w:space="0" w:color="auto"/>
          </w:divBdr>
          <w:divsChild>
            <w:div w:id="238751633">
              <w:marLeft w:val="0"/>
              <w:marRight w:val="0"/>
              <w:marTop w:val="0"/>
              <w:marBottom w:val="0"/>
              <w:divBdr>
                <w:top w:val="none" w:sz="0" w:space="0" w:color="auto"/>
                <w:left w:val="none" w:sz="0" w:space="0" w:color="auto"/>
                <w:bottom w:val="none" w:sz="0" w:space="0" w:color="auto"/>
                <w:right w:val="none" w:sz="0" w:space="0" w:color="auto"/>
              </w:divBdr>
            </w:div>
            <w:div w:id="2126533962">
              <w:marLeft w:val="0"/>
              <w:marRight w:val="0"/>
              <w:marTop w:val="0"/>
              <w:marBottom w:val="0"/>
              <w:divBdr>
                <w:top w:val="none" w:sz="0" w:space="0" w:color="auto"/>
                <w:left w:val="none" w:sz="0" w:space="0" w:color="auto"/>
                <w:bottom w:val="none" w:sz="0" w:space="0" w:color="auto"/>
                <w:right w:val="none" w:sz="0" w:space="0" w:color="auto"/>
              </w:divBdr>
            </w:div>
            <w:div w:id="523321313">
              <w:marLeft w:val="0"/>
              <w:marRight w:val="0"/>
              <w:marTop w:val="0"/>
              <w:marBottom w:val="0"/>
              <w:divBdr>
                <w:top w:val="none" w:sz="0" w:space="0" w:color="auto"/>
                <w:left w:val="none" w:sz="0" w:space="0" w:color="auto"/>
                <w:bottom w:val="none" w:sz="0" w:space="0" w:color="auto"/>
                <w:right w:val="none" w:sz="0" w:space="0" w:color="auto"/>
              </w:divBdr>
            </w:div>
            <w:div w:id="225455108">
              <w:marLeft w:val="0"/>
              <w:marRight w:val="0"/>
              <w:marTop w:val="0"/>
              <w:marBottom w:val="0"/>
              <w:divBdr>
                <w:top w:val="none" w:sz="0" w:space="0" w:color="auto"/>
                <w:left w:val="none" w:sz="0" w:space="0" w:color="auto"/>
                <w:bottom w:val="none" w:sz="0" w:space="0" w:color="auto"/>
                <w:right w:val="none" w:sz="0" w:space="0" w:color="auto"/>
              </w:divBdr>
            </w:div>
            <w:div w:id="1388188205">
              <w:marLeft w:val="0"/>
              <w:marRight w:val="0"/>
              <w:marTop w:val="0"/>
              <w:marBottom w:val="0"/>
              <w:divBdr>
                <w:top w:val="none" w:sz="0" w:space="0" w:color="auto"/>
                <w:left w:val="none" w:sz="0" w:space="0" w:color="auto"/>
                <w:bottom w:val="none" w:sz="0" w:space="0" w:color="auto"/>
                <w:right w:val="none" w:sz="0" w:space="0" w:color="auto"/>
              </w:divBdr>
            </w:div>
            <w:div w:id="1970237449">
              <w:marLeft w:val="0"/>
              <w:marRight w:val="0"/>
              <w:marTop w:val="0"/>
              <w:marBottom w:val="0"/>
              <w:divBdr>
                <w:top w:val="none" w:sz="0" w:space="0" w:color="auto"/>
                <w:left w:val="none" w:sz="0" w:space="0" w:color="auto"/>
                <w:bottom w:val="none" w:sz="0" w:space="0" w:color="auto"/>
                <w:right w:val="none" w:sz="0" w:space="0" w:color="auto"/>
              </w:divBdr>
            </w:div>
            <w:div w:id="256600697">
              <w:marLeft w:val="0"/>
              <w:marRight w:val="0"/>
              <w:marTop w:val="0"/>
              <w:marBottom w:val="0"/>
              <w:divBdr>
                <w:top w:val="none" w:sz="0" w:space="0" w:color="auto"/>
                <w:left w:val="none" w:sz="0" w:space="0" w:color="auto"/>
                <w:bottom w:val="none" w:sz="0" w:space="0" w:color="auto"/>
                <w:right w:val="none" w:sz="0" w:space="0" w:color="auto"/>
              </w:divBdr>
            </w:div>
            <w:div w:id="757143806">
              <w:marLeft w:val="0"/>
              <w:marRight w:val="0"/>
              <w:marTop w:val="0"/>
              <w:marBottom w:val="0"/>
              <w:divBdr>
                <w:top w:val="none" w:sz="0" w:space="0" w:color="auto"/>
                <w:left w:val="none" w:sz="0" w:space="0" w:color="auto"/>
                <w:bottom w:val="none" w:sz="0" w:space="0" w:color="auto"/>
                <w:right w:val="none" w:sz="0" w:space="0" w:color="auto"/>
              </w:divBdr>
            </w:div>
          </w:divsChild>
        </w:div>
        <w:div w:id="390814329">
          <w:marLeft w:val="0"/>
          <w:marRight w:val="0"/>
          <w:marTop w:val="0"/>
          <w:marBottom w:val="0"/>
          <w:divBdr>
            <w:top w:val="none" w:sz="0" w:space="0" w:color="auto"/>
            <w:left w:val="none" w:sz="0" w:space="0" w:color="auto"/>
            <w:bottom w:val="none" w:sz="0" w:space="0" w:color="auto"/>
            <w:right w:val="none" w:sz="0" w:space="0" w:color="auto"/>
          </w:divBdr>
          <w:divsChild>
            <w:div w:id="1108550209">
              <w:marLeft w:val="0"/>
              <w:marRight w:val="0"/>
              <w:marTop w:val="0"/>
              <w:marBottom w:val="0"/>
              <w:divBdr>
                <w:top w:val="none" w:sz="0" w:space="0" w:color="auto"/>
                <w:left w:val="none" w:sz="0" w:space="0" w:color="auto"/>
                <w:bottom w:val="none" w:sz="0" w:space="0" w:color="auto"/>
                <w:right w:val="none" w:sz="0" w:space="0" w:color="auto"/>
              </w:divBdr>
            </w:div>
            <w:div w:id="1227764196">
              <w:marLeft w:val="0"/>
              <w:marRight w:val="0"/>
              <w:marTop w:val="0"/>
              <w:marBottom w:val="0"/>
              <w:divBdr>
                <w:top w:val="none" w:sz="0" w:space="0" w:color="auto"/>
                <w:left w:val="none" w:sz="0" w:space="0" w:color="auto"/>
                <w:bottom w:val="none" w:sz="0" w:space="0" w:color="auto"/>
                <w:right w:val="none" w:sz="0" w:space="0" w:color="auto"/>
              </w:divBdr>
            </w:div>
            <w:div w:id="1964844923">
              <w:marLeft w:val="0"/>
              <w:marRight w:val="0"/>
              <w:marTop w:val="0"/>
              <w:marBottom w:val="0"/>
              <w:divBdr>
                <w:top w:val="none" w:sz="0" w:space="0" w:color="auto"/>
                <w:left w:val="none" w:sz="0" w:space="0" w:color="auto"/>
                <w:bottom w:val="none" w:sz="0" w:space="0" w:color="auto"/>
                <w:right w:val="none" w:sz="0" w:space="0" w:color="auto"/>
              </w:divBdr>
            </w:div>
            <w:div w:id="787433595">
              <w:marLeft w:val="0"/>
              <w:marRight w:val="0"/>
              <w:marTop w:val="0"/>
              <w:marBottom w:val="0"/>
              <w:divBdr>
                <w:top w:val="none" w:sz="0" w:space="0" w:color="auto"/>
                <w:left w:val="none" w:sz="0" w:space="0" w:color="auto"/>
                <w:bottom w:val="none" w:sz="0" w:space="0" w:color="auto"/>
                <w:right w:val="none" w:sz="0" w:space="0" w:color="auto"/>
              </w:divBdr>
            </w:div>
            <w:div w:id="8208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7472">
      <w:bodyDiv w:val="1"/>
      <w:marLeft w:val="0"/>
      <w:marRight w:val="0"/>
      <w:marTop w:val="0"/>
      <w:marBottom w:val="0"/>
      <w:divBdr>
        <w:top w:val="none" w:sz="0" w:space="0" w:color="auto"/>
        <w:left w:val="none" w:sz="0" w:space="0" w:color="auto"/>
        <w:bottom w:val="none" w:sz="0" w:space="0" w:color="auto"/>
        <w:right w:val="none" w:sz="0" w:space="0" w:color="auto"/>
      </w:divBdr>
      <w:divsChild>
        <w:div w:id="87621926">
          <w:marLeft w:val="0"/>
          <w:marRight w:val="0"/>
          <w:marTop w:val="0"/>
          <w:marBottom w:val="0"/>
          <w:divBdr>
            <w:top w:val="none" w:sz="0" w:space="0" w:color="auto"/>
            <w:left w:val="none" w:sz="0" w:space="0" w:color="auto"/>
            <w:bottom w:val="none" w:sz="0" w:space="0" w:color="auto"/>
            <w:right w:val="none" w:sz="0" w:space="0" w:color="auto"/>
          </w:divBdr>
        </w:div>
        <w:div w:id="1966350399">
          <w:marLeft w:val="0"/>
          <w:marRight w:val="0"/>
          <w:marTop w:val="0"/>
          <w:marBottom w:val="0"/>
          <w:divBdr>
            <w:top w:val="none" w:sz="0" w:space="0" w:color="auto"/>
            <w:left w:val="none" w:sz="0" w:space="0" w:color="auto"/>
            <w:bottom w:val="none" w:sz="0" w:space="0" w:color="auto"/>
            <w:right w:val="none" w:sz="0" w:space="0" w:color="auto"/>
          </w:divBdr>
        </w:div>
        <w:div w:id="260576282">
          <w:marLeft w:val="0"/>
          <w:marRight w:val="0"/>
          <w:marTop w:val="0"/>
          <w:marBottom w:val="0"/>
          <w:divBdr>
            <w:top w:val="none" w:sz="0" w:space="0" w:color="auto"/>
            <w:left w:val="none" w:sz="0" w:space="0" w:color="auto"/>
            <w:bottom w:val="none" w:sz="0" w:space="0" w:color="auto"/>
            <w:right w:val="none" w:sz="0" w:space="0" w:color="auto"/>
          </w:divBdr>
        </w:div>
        <w:div w:id="1487281221">
          <w:marLeft w:val="0"/>
          <w:marRight w:val="0"/>
          <w:marTop w:val="0"/>
          <w:marBottom w:val="0"/>
          <w:divBdr>
            <w:top w:val="none" w:sz="0" w:space="0" w:color="auto"/>
            <w:left w:val="none" w:sz="0" w:space="0" w:color="auto"/>
            <w:bottom w:val="none" w:sz="0" w:space="0" w:color="auto"/>
            <w:right w:val="none" w:sz="0" w:space="0" w:color="auto"/>
          </w:divBdr>
        </w:div>
        <w:div w:id="179583985">
          <w:marLeft w:val="0"/>
          <w:marRight w:val="0"/>
          <w:marTop w:val="0"/>
          <w:marBottom w:val="0"/>
          <w:divBdr>
            <w:top w:val="none" w:sz="0" w:space="0" w:color="auto"/>
            <w:left w:val="none" w:sz="0" w:space="0" w:color="auto"/>
            <w:bottom w:val="none" w:sz="0" w:space="0" w:color="auto"/>
            <w:right w:val="none" w:sz="0" w:space="0" w:color="auto"/>
          </w:divBdr>
        </w:div>
        <w:div w:id="260602351">
          <w:marLeft w:val="0"/>
          <w:marRight w:val="0"/>
          <w:marTop w:val="0"/>
          <w:marBottom w:val="0"/>
          <w:divBdr>
            <w:top w:val="none" w:sz="0" w:space="0" w:color="auto"/>
            <w:left w:val="none" w:sz="0" w:space="0" w:color="auto"/>
            <w:bottom w:val="none" w:sz="0" w:space="0" w:color="auto"/>
            <w:right w:val="none" w:sz="0" w:space="0" w:color="auto"/>
          </w:divBdr>
        </w:div>
        <w:div w:id="1879970496">
          <w:marLeft w:val="0"/>
          <w:marRight w:val="0"/>
          <w:marTop w:val="0"/>
          <w:marBottom w:val="0"/>
          <w:divBdr>
            <w:top w:val="none" w:sz="0" w:space="0" w:color="auto"/>
            <w:left w:val="none" w:sz="0" w:space="0" w:color="auto"/>
            <w:bottom w:val="none" w:sz="0" w:space="0" w:color="auto"/>
            <w:right w:val="none" w:sz="0" w:space="0" w:color="auto"/>
          </w:divBdr>
        </w:div>
        <w:div w:id="1450515557">
          <w:marLeft w:val="0"/>
          <w:marRight w:val="0"/>
          <w:marTop w:val="0"/>
          <w:marBottom w:val="0"/>
          <w:divBdr>
            <w:top w:val="none" w:sz="0" w:space="0" w:color="auto"/>
            <w:left w:val="none" w:sz="0" w:space="0" w:color="auto"/>
            <w:bottom w:val="none" w:sz="0" w:space="0" w:color="auto"/>
            <w:right w:val="none" w:sz="0" w:space="0" w:color="auto"/>
          </w:divBdr>
        </w:div>
        <w:div w:id="2042433415">
          <w:marLeft w:val="0"/>
          <w:marRight w:val="0"/>
          <w:marTop w:val="0"/>
          <w:marBottom w:val="0"/>
          <w:divBdr>
            <w:top w:val="none" w:sz="0" w:space="0" w:color="auto"/>
            <w:left w:val="none" w:sz="0" w:space="0" w:color="auto"/>
            <w:bottom w:val="none" w:sz="0" w:space="0" w:color="auto"/>
            <w:right w:val="none" w:sz="0" w:space="0" w:color="auto"/>
          </w:divBdr>
        </w:div>
        <w:div w:id="1644502728">
          <w:marLeft w:val="0"/>
          <w:marRight w:val="0"/>
          <w:marTop w:val="0"/>
          <w:marBottom w:val="0"/>
          <w:divBdr>
            <w:top w:val="none" w:sz="0" w:space="0" w:color="auto"/>
            <w:left w:val="none" w:sz="0" w:space="0" w:color="auto"/>
            <w:bottom w:val="none" w:sz="0" w:space="0" w:color="auto"/>
            <w:right w:val="none" w:sz="0" w:space="0" w:color="auto"/>
          </w:divBdr>
        </w:div>
      </w:divsChild>
    </w:div>
    <w:div w:id="1996227423">
      <w:bodyDiv w:val="1"/>
      <w:marLeft w:val="0"/>
      <w:marRight w:val="0"/>
      <w:marTop w:val="0"/>
      <w:marBottom w:val="0"/>
      <w:divBdr>
        <w:top w:val="none" w:sz="0" w:space="0" w:color="auto"/>
        <w:left w:val="none" w:sz="0" w:space="0" w:color="auto"/>
        <w:bottom w:val="none" w:sz="0" w:space="0" w:color="auto"/>
        <w:right w:val="none" w:sz="0" w:space="0" w:color="auto"/>
      </w:divBdr>
    </w:div>
    <w:div w:id="20314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52;imonDvo&#345;&#225;k\OneDrive%20-%20Contract%20Management\T&#253;mov&#253;%20web%20-%20Projekt\Vzory,%20manu&#225;l%20a%20smluvn&#237;%20pokuty\Vzory\P&#345;&#237;loha%20b)%20P&#345;edloha%20P&#345;&#237;loh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36937FC5844548928DE56D3BE4CDEB"/>
        <w:category>
          <w:name w:val="Obecné"/>
          <w:gallery w:val="placeholder"/>
        </w:category>
        <w:types>
          <w:type w:val="bbPlcHdr"/>
        </w:types>
        <w:behaviors>
          <w:behavior w:val="content"/>
        </w:behaviors>
        <w:guid w:val="{1A5ED281-C098-47BF-96B2-50B030DBBE15}"/>
      </w:docPartPr>
      <w:docPartBody>
        <w:p w:rsidR="00B66704" w:rsidRDefault="00B66704">
          <w:pPr>
            <w:pStyle w:val="8E36937FC5844548928DE56D3BE4CDEB"/>
          </w:pPr>
          <w:r w:rsidRPr="001213DD">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704"/>
    <w:rsid w:val="0005055F"/>
    <w:rsid w:val="002931F5"/>
    <w:rsid w:val="005F3571"/>
    <w:rsid w:val="006303C8"/>
    <w:rsid w:val="009075F9"/>
    <w:rsid w:val="00B66704"/>
    <w:rsid w:val="00B66D9E"/>
    <w:rsid w:val="00C546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8E36937FC5844548928DE56D3BE4CDEB">
    <w:name w:val="8E36937FC5844548928DE56D3BE4CD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5592-A922-4E6D-98C5-38EED1E93938}">
  <ds:schemaRefs>
    <ds:schemaRef ds:uri="http://schemas.microsoft.com/sharepoint/v3/contenttype/forms"/>
  </ds:schemaRefs>
</ds:datastoreItem>
</file>

<file path=customXml/itemProps2.xml><?xml version="1.0" encoding="utf-8"?>
<ds:datastoreItem xmlns:ds="http://schemas.openxmlformats.org/officeDocument/2006/customXml" ds:itemID="{8E1AF491-2FF8-4F28-800F-E83ABF552505}"/>
</file>

<file path=customXml/itemProps3.xml><?xml version="1.0" encoding="utf-8"?>
<ds:datastoreItem xmlns:ds="http://schemas.openxmlformats.org/officeDocument/2006/customXml" ds:itemID="{AD29BC39-1A28-4C75-9F86-047ACB92292B}">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14AF6946-11CD-4B17-BD3E-B74AA91B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Příloha b) Předloha Přílohy.dotx</Template>
  <TotalTime>4</TotalTime>
  <Pages>5</Pages>
  <Words>1139</Words>
  <Characters>6722</Characters>
  <Application>Microsoft Office Word</Application>
  <DocSecurity>0</DocSecurity>
  <Lines>56</Lines>
  <Paragraphs>15</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Šimon Dvořák</dc:creator>
  <cp:keywords/>
  <cp:lastModifiedBy>Synek Jiří</cp:lastModifiedBy>
  <cp:revision>5</cp:revision>
  <cp:lastPrinted>2019-03-08T03:40:00Z</cp:lastPrinted>
  <dcterms:created xsi:type="dcterms:W3CDTF">2026-02-10T14:10:00Z</dcterms:created>
  <dcterms:modified xsi:type="dcterms:W3CDTF">2026-02-26T06:42:00Z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0x010100DD9B1B67C0254B4AAA3DD64A6F8364F6</vt:lpwstr>
  </property>
  <property fmtid="{D5CDD505-2E9C-101B-9397-08002B2CF9AE}" pid="3" name="MediaServiceImageTags">
    <vt:lpwstr/>
  </property>
</Properties>
</file>